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FB2D6" w14:textId="77777777" w:rsidR="00DB463B" w:rsidRPr="00575886" w:rsidRDefault="00DB463B" w:rsidP="00DB463B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 und zutreffendes ankreuzen.</w:t>
      </w:r>
    </w:p>
    <w:sdt>
      <w:sdtPr>
        <w:id w:val="296891641"/>
        <w:placeholder>
          <w:docPart w:val="7DBD44E610C54CE7A39DE8EEE075F390"/>
        </w:placeholder>
        <w:showingPlcHdr/>
      </w:sdtPr>
      <w:sdtContent>
        <w:p w14:paraId="1B4CAEFC" w14:textId="77777777" w:rsidR="00DB463B" w:rsidRDefault="00DB463B" w:rsidP="00DB463B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67E1BAF5" w14:textId="11F30473" w:rsidR="00DB463B" w:rsidRDefault="00DB463B" w:rsidP="00DB463B">
      <w:r>
        <w:t>(Name des Bewerbers/</w:t>
      </w:r>
      <w:r w:rsidR="00806A05">
        <w:t xml:space="preserve"> </w:t>
      </w:r>
      <w:r>
        <w:t>der Bewerbergemeinschaft)</w:t>
      </w:r>
    </w:p>
    <w:p w14:paraId="59CE38CC" w14:textId="77777777" w:rsidR="000209B3" w:rsidRDefault="2F2B3CED" w:rsidP="000209B3">
      <w:pPr>
        <w:pStyle w:val="berschrift1"/>
        <w:numPr>
          <w:ilvl w:val="0"/>
          <w:numId w:val="0"/>
        </w:numPr>
      </w:pPr>
      <w:r>
        <w:t>Unternehmensr</w:t>
      </w:r>
      <w:r w:rsidR="0F5CD8FE">
        <w:t>eferenzen</w:t>
      </w:r>
    </w:p>
    <w:p w14:paraId="5765C43F" w14:textId="5405C0C6" w:rsidR="000209B3" w:rsidRDefault="000209B3" w:rsidP="000209B3">
      <w:r>
        <w:t>Die zum Nachweis der Referenzen notwendigen Angaben sind vom Bewerber/</w:t>
      </w:r>
      <w:r w:rsidR="00C9694E">
        <w:t xml:space="preserve"> </w:t>
      </w:r>
      <w:r>
        <w:t>der Bewerbergemeinschaft lückenlos zu tätigen; auf alle Unterkriterien ist einzugeben, soweit nicht ausdrücklich anders beschrieben.</w:t>
      </w:r>
    </w:p>
    <w:p w14:paraId="7626926E" w14:textId="6082BCE1" w:rsidR="000209B3" w:rsidRDefault="000209B3" w:rsidP="000209B3">
      <w:pPr>
        <w:rPr>
          <w:b/>
          <w:bCs/>
          <w:u w:val="single"/>
        </w:rPr>
      </w:pPr>
      <w:r w:rsidRPr="0083498F">
        <w:rPr>
          <w:b/>
          <w:bCs/>
          <w:u w:val="single"/>
        </w:rPr>
        <w:t>Hinweis der Vergabestelle:</w:t>
      </w:r>
    </w:p>
    <w:p w14:paraId="40CC753B" w14:textId="77777777" w:rsidR="000209B3" w:rsidRDefault="000209B3" w:rsidP="000209B3">
      <w:r>
        <w:t>Es ist zwingend ein Ansprechpartner beim Referenzgeber mit Telefonnummer und E-Mail-Adresse anzugeben.</w:t>
      </w:r>
    </w:p>
    <w:p w14:paraId="7EBA283B" w14:textId="77777777" w:rsidR="000209B3" w:rsidRDefault="000209B3" w:rsidP="000209B3">
      <w:r>
        <w:t>Die Angabe eines Ansprechpartners beim Bewerber selbst oder Verweise auf Geheimhaltungsvereinbarungen führen zur Ungültigkeit der Referenz.</w:t>
      </w:r>
    </w:p>
    <w:p w14:paraId="46A64A6E" w14:textId="60CF7D96" w:rsidR="000209B3" w:rsidRDefault="0F5CD8FE" w:rsidP="000209B3">
      <w:r>
        <w:t xml:space="preserve">Der Bewerber hat mit seinem Teilnahmeantrag anhand von mindestens </w:t>
      </w:r>
      <w:r w:rsidR="007A2674">
        <w:rPr>
          <w:b/>
          <w:bCs/>
        </w:rPr>
        <w:t>zwei</w:t>
      </w:r>
      <w:r w:rsidR="007A2674">
        <w:t xml:space="preserve"> </w:t>
      </w:r>
      <w:r w:rsidRPr="4A05367F">
        <w:rPr>
          <w:b/>
          <w:bCs/>
        </w:rPr>
        <w:t>Unternehmensreferenzen</w:t>
      </w:r>
      <w:r>
        <w:t xml:space="preserve"> für </w:t>
      </w:r>
      <w:r w:rsidR="00F96FE8">
        <w:t>Leistungen de</w:t>
      </w:r>
      <w:r w:rsidR="0052527A">
        <w:t xml:space="preserve">s juristischen Projektmanagements </w:t>
      </w:r>
      <w:r>
        <w:t>nachzuweisen. Die einzureichenden Referenzen dienen dabei sowohl der Eignungsprüfung als auch der Eignungswertung</w:t>
      </w:r>
      <w:r w:rsidR="007141FA">
        <w:t xml:space="preserve"> (</w:t>
      </w:r>
      <w:r w:rsidR="007141FA" w:rsidRPr="00212AB0">
        <w:t xml:space="preserve">siehe </w:t>
      </w:r>
      <w:r w:rsidR="0052527A">
        <w:t>Teilnahme</w:t>
      </w:r>
      <w:r w:rsidR="007141FA" w:rsidRPr="00212AB0">
        <w:t>matrix)</w:t>
      </w:r>
      <w:r w:rsidRPr="00212AB0">
        <w:t>.</w:t>
      </w:r>
      <w:r>
        <w:t xml:space="preserve"> </w:t>
      </w:r>
    </w:p>
    <w:p w14:paraId="7482467C" w14:textId="3CC3C0D5" w:rsidR="000209B3" w:rsidRDefault="000209B3" w:rsidP="000209B3">
      <w:r>
        <w:t>Der Auftraggeber zieht sodann di</w:t>
      </w:r>
      <w:r w:rsidR="008E687C">
        <w:t xml:space="preserve">e </w:t>
      </w:r>
      <w:r w:rsidR="008F1FFA">
        <w:rPr>
          <w:b/>
          <w:bCs/>
        </w:rPr>
        <w:t xml:space="preserve">zwei </w:t>
      </w:r>
      <w:r w:rsidRPr="009146CE">
        <w:rPr>
          <w:b/>
          <w:bCs/>
        </w:rPr>
        <w:t>besten Referenzen</w:t>
      </w:r>
      <w:r>
        <w:t xml:space="preserve"> zur Wertung</w:t>
      </w:r>
      <w:r w:rsidR="007141FA">
        <w:t xml:space="preserve"> </w:t>
      </w:r>
      <w:r>
        <w:t>heran. Reicht ein Bewerber jeweils mehrere Referenzen ein, werden die für den Bieter jeweils günstigsten Referenzen gewertet, also diejenigen, die die Mindestanforderung erfüllen und</w:t>
      </w:r>
      <w:r w:rsidR="00B67D00">
        <w:t>/oder</w:t>
      </w:r>
      <w:r>
        <w:t xml:space="preserve"> die höchste Wertungspunktzahl erreichen. Der Bewerber ist in diesem Fall aufgefordert die jeweils für ihn günstigsten Referenzen zu markieren. </w:t>
      </w:r>
    </w:p>
    <w:p w14:paraId="44D6EBCC" w14:textId="77777777" w:rsidR="000209B3" w:rsidRDefault="000209B3" w:rsidP="000209B3">
      <w:r>
        <w:br w:type="page"/>
      </w:r>
    </w:p>
    <w:p w14:paraId="0420C88E" w14:textId="592AA467" w:rsidR="000209B3" w:rsidRPr="001E4429" w:rsidRDefault="0F5CD8FE" w:rsidP="000209B3">
      <w:pPr>
        <w:pStyle w:val="berschrift2"/>
        <w:numPr>
          <w:ilvl w:val="0"/>
          <w:numId w:val="0"/>
        </w:numPr>
      </w:pPr>
      <w:r>
        <w:lastRenderedPageBreak/>
        <w:t xml:space="preserve">Referenz </w:t>
      </w:r>
      <w:r w:rsidR="008C311F">
        <w:t>a</w:t>
      </w:r>
      <w:r w:rsidR="00A3552C">
        <w:t xml:space="preserve"> – Planung</w:t>
      </w:r>
      <w:r w:rsidR="00180CAF">
        <w:t xml:space="preserve"> und Errichtung</w:t>
      </w:r>
      <w:r w:rsidR="00A3552C">
        <w:t xml:space="preserve"> Neu- und/oder Erweiterungsbau</w:t>
      </w:r>
    </w:p>
    <w:tbl>
      <w:tblPr>
        <w:tblStyle w:val="Tabellenraster"/>
        <w:tblpPr w:leftFromText="141" w:rightFromText="141" w:vertAnchor="text" w:tblpY="1"/>
        <w:tblOverlap w:val="nev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0209B3" w:rsidRPr="00917330" w14:paraId="4A1E03EF" w14:textId="77777777" w:rsidTr="00963F83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55BAF2" w:themeFill="accent6" w:themeFillShade="BF"/>
          </w:tcPr>
          <w:p w14:paraId="78BAA216" w14:textId="77777777" w:rsidR="000209B3" w:rsidRPr="00917330" w:rsidRDefault="000209B3" w:rsidP="00963F83">
            <w:pPr>
              <w:pStyle w:val="Aufzhlung"/>
              <w:jc w:val="center"/>
            </w:pPr>
            <w:r w:rsidRPr="007E508E">
              <w:rPr>
                <w:b/>
                <w:color w:val="666F7A" w:themeColor="text1"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55BAF2" w:themeFill="accent6" w:themeFillShade="BF"/>
          </w:tcPr>
          <w:p w14:paraId="2AE9102B" w14:textId="77777777" w:rsidR="000209B3" w:rsidRPr="00ED4B68" w:rsidRDefault="000209B3" w:rsidP="00963F83">
            <w:pPr>
              <w:pStyle w:val="Aufzhlung"/>
              <w:jc w:val="center"/>
              <w:rPr>
                <w:b/>
                <w:color w:val="666F7A" w:themeColor="text1"/>
              </w:rPr>
            </w:pPr>
            <w:r w:rsidRPr="00ED4B68">
              <w:rPr>
                <w:b/>
                <w:color w:val="666F7A" w:themeColor="text1"/>
              </w:rPr>
              <w:t>Angaben des Bewerbers</w:t>
            </w:r>
          </w:p>
        </w:tc>
      </w:tr>
      <w:tr w:rsidR="000209B3" w:rsidRPr="00917330" w14:paraId="6CDF954F" w14:textId="77777777" w:rsidTr="00963F83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7C89B825" w14:textId="77777777" w:rsidR="000209B3" w:rsidRPr="00917330" w:rsidRDefault="000209B3" w:rsidP="00963F83">
            <w:pPr>
              <w:pStyle w:val="Aufzhlung"/>
            </w:pPr>
            <w:r w:rsidRPr="00917330"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4A6A58DB" w14:textId="77777777" w:rsidR="000209B3" w:rsidRPr="00917330" w:rsidRDefault="000209B3" w:rsidP="00963F83">
            <w:pPr>
              <w:pStyle w:val="Aufzhlung"/>
            </w:pPr>
          </w:p>
        </w:tc>
      </w:tr>
      <w:tr w:rsidR="000209B3" w:rsidRPr="00917330" w14:paraId="373FF637" w14:textId="77777777" w:rsidTr="00963F83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FEA0A" w14:textId="2FA5ACF8" w:rsidR="000209B3" w:rsidRPr="00917330" w:rsidRDefault="000209B3" w:rsidP="00963F83">
            <w:pPr>
              <w:pStyle w:val="Aufzhlung"/>
            </w:pPr>
            <w:r w:rsidRPr="00917330">
              <w:t xml:space="preserve">Projektbezeichnung </w:t>
            </w:r>
            <w:r w:rsidR="0030722F">
              <w:t>nebst der Darstellung von wesentlichen Tätigkeiten.</w:t>
            </w:r>
          </w:p>
        </w:tc>
        <w:sdt>
          <w:sdtPr>
            <w:id w:val="2120865055"/>
            <w:placeholder>
              <w:docPart w:val="D8CECB3A69BD49F4A4539D58FCB5E0D4"/>
            </w:placeholder>
            <w:showingPlcHdr/>
          </w:sdtPr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87262AA" w14:textId="77777777" w:rsidR="000209B3" w:rsidRPr="00917330" w:rsidRDefault="000209B3" w:rsidP="00963F83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tc>
          </w:sdtContent>
        </w:sdt>
      </w:tr>
      <w:tr w:rsidR="00E67D86" w:rsidRPr="00917330" w14:paraId="16256639" w14:textId="77777777" w:rsidTr="00963F83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D61308B" w14:textId="721784F7" w:rsidR="00E67D86" w:rsidRPr="00917330" w:rsidRDefault="00E67D86" w:rsidP="00963F83">
            <w:pPr>
              <w:pStyle w:val="Aufzhlung"/>
            </w:pPr>
            <w:r>
              <w:t>(Bau-)Ort des Projekts, Europäische Union oder Schweiz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8C54098" w14:textId="2ADF48EA" w:rsidR="00E67D86" w:rsidRDefault="00E67D86" w:rsidP="00963F83">
            <w:pPr>
              <w:pStyle w:val="Aufzhlung"/>
            </w:pPr>
            <w:r>
              <w:rPr>
                <w:rFonts w:ascii="Segoe UI Symbol" w:hAnsi="Segoe UI Symbol" w:cs="Segoe UI Symbol"/>
              </w:rPr>
              <w:t>☐</w:t>
            </w:r>
            <w:r>
              <w:t xml:space="preserve"> ja</w:t>
            </w:r>
          </w:p>
          <w:p w14:paraId="524BF2D1" w14:textId="77777777" w:rsidR="00E67D86" w:rsidRDefault="00E67D86" w:rsidP="00963F83">
            <w:pPr>
              <w:pStyle w:val="Aufzhlung"/>
            </w:pPr>
            <w:r>
              <w:rPr>
                <w:rFonts w:ascii="Segoe UI Symbol" w:hAnsi="Segoe UI Symbol" w:cs="Segoe UI Symbol"/>
              </w:rPr>
              <w:t>☐</w:t>
            </w:r>
            <w:r>
              <w:t xml:space="preserve"> nein </w:t>
            </w:r>
          </w:p>
          <w:p w14:paraId="34901293" w14:textId="201ECA5E" w:rsidR="00E67D86" w:rsidRDefault="00E67D86" w:rsidP="00963F83">
            <w:pPr>
              <w:pStyle w:val="Aufzhlung"/>
            </w:pPr>
            <w:r>
              <w:t xml:space="preserve">Ort: </w:t>
            </w:r>
            <w:sdt>
              <w:sdtPr>
                <w:id w:val="-1844776509"/>
                <w:placeholder>
                  <w:docPart w:val="853ED0B2D92C024F9BB593094CD7A4BB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0209B3" w:rsidRPr="00917330" w14:paraId="32780B0E" w14:textId="77777777" w:rsidTr="00963F83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BD56962" w14:textId="77777777" w:rsidR="000209B3" w:rsidRPr="00917330" w:rsidRDefault="000209B3" w:rsidP="00963F83">
            <w:pPr>
              <w:pStyle w:val="Aufzhlung"/>
            </w:pPr>
            <w:r w:rsidRPr="00917330"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538A06E" w14:textId="77777777" w:rsidR="000209B3" w:rsidRPr="00917330" w:rsidRDefault="00000000" w:rsidP="00963F83">
            <w:pPr>
              <w:pStyle w:val="Aufzhlung"/>
            </w:pPr>
            <w:sdt>
              <w:sdtPr>
                <w:id w:val="-174856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09B3" w:rsidRPr="009173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 w:rsidRPr="00917330">
              <w:t xml:space="preserve"> des Bewerbers</w:t>
            </w:r>
          </w:p>
          <w:p w14:paraId="586F6EE8" w14:textId="77777777" w:rsidR="000209B3" w:rsidRPr="00917330" w:rsidRDefault="00000000" w:rsidP="00963F83">
            <w:pPr>
              <w:pStyle w:val="Aufzhlung"/>
              <w:jc w:val="left"/>
            </w:pPr>
            <w:sdt>
              <w:sdtPr>
                <w:id w:val="-1663846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09B3" w:rsidRPr="009173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 w:rsidRPr="00917330">
              <w:t xml:space="preserve"> des Mitglieds der Bewerbergemeinschaft </w:t>
            </w:r>
          </w:p>
          <w:p w14:paraId="45FE970B" w14:textId="77777777" w:rsidR="000209B3" w:rsidRPr="00917330" w:rsidRDefault="000209B3" w:rsidP="00963F83">
            <w:pPr>
              <w:pStyle w:val="Aufzhlung"/>
            </w:pPr>
            <w:r w:rsidRPr="00917330">
              <w:t xml:space="preserve">     Name: </w:t>
            </w:r>
            <w:sdt>
              <w:sdtPr>
                <w:id w:val="-447551433"/>
                <w:placeholder>
                  <w:docPart w:val="9CF4A47A3F484372B7E817BC70912FEB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52F555E4" w14:textId="77777777" w:rsidR="000209B3" w:rsidRPr="00917330" w:rsidRDefault="000209B3" w:rsidP="00963F83">
            <w:pPr>
              <w:pStyle w:val="Aufzhlung"/>
            </w:pPr>
            <w:r w:rsidRPr="00917330">
              <w:t xml:space="preserve">     Adresse: </w:t>
            </w:r>
            <w:sdt>
              <w:sdtPr>
                <w:id w:val="-1018225484"/>
                <w:placeholder>
                  <w:docPart w:val="397780D0CD3648F7AE31C88266145DD4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28ECDDF4" w14:textId="149B8228" w:rsidR="000209B3" w:rsidRPr="00917330" w:rsidRDefault="00000000" w:rsidP="00963F83">
            <w:pPr>
              <w:pStyle w:val="Aufzhlung"/>
            </w:pPr>
            <w:sdt>
              <w:sdtPr>
                <w:id w:val="1068759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09B3" w:rsidRPr="009173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 w:rsidRPr="00917330">
              <w:t xml:space="preserve"> des Unterauftragnehmers/</w:t>
            </w:r>
            <w:r w:rsidR="0030722F">
              <w:t>Eignungsverleihers</w:t>
            </w:r>
          </w:p>
          <w:p w14:paraId="220B901E" w14:textId="77777777" w:rsidR="000209B3" w:rsidRPr="00917330" w:rsidRDefault="000209B3" w:rsidP="00963F83">
            <w:pPr>
              <w:pStyle w:val="Aufzhlung"/>
            </w:pPr>
            <w:r w:rsidRPr="00917330">
              <w:t xml:space="preserve">     Name: </w:t>
            </w:r>
            <w:sdt>
              <w:sdtPr>
                <w:id w:val="1611626007"/>
                <w:placeholder>
                  <w:docPart w:val="9D8B5727C4FE45F89705E831773CC163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30A48466" w14:textId="77777777" w:rsidR="000209B3" w:rsidRPr="00917330" w:rsidRDefault="000209B3" w:rsidP="00963F83">
            <w:pPr>
              <w:pStyle w:val="Aufzhlung"/>
            </w:pPr>
            <w:r w:rsidRPr="00917330">
              <w:t xml:space="preserve">     Adresse: </w:t>
            </w:r>
            <w:sdt>
              <w:sdtPr>
                <w:id w:val="-361598549"/>
                <w:placeholder>
                  <w:docPart w:val="E4D00D76296E4768B69BB3A4ADFF8413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0209B3" w:rsidRPr="00917330" w14:paraId="5570365A" w14:textId="77777777" w:rsidTr="00963F83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24CF54C" w14:textId="77777777" w:rsidR="000209B3" w:rsidRPr="00917330" w:rsidRDefault="000209B3" w:rsidP="00963F83">
            <w:pPr>
              <w:pStyle w:val="Aufzhlung"/>
            </w:pPr>
            <w:r w:rsidRPr="00917330"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D6B3CF4" w14:textId="77777777" w:rsidR="000209B3" w:rsidRDefault="000209B3" w:rsidP="00963F83">
            <w:pPr>
              <w:pStyle w:val="Aufzhlung"/>
            </w:pPr>
            <w:r>
              <w:t xml:space="preserve">Name: </w:t>
            </w:r>
            <w:sdt>
              <w:sdtPr>
                <w:id w:val="229515281"/>
                <w:placeholder>
                  <w:docPart w:val="0FFD25AA57754177A7964A93C57096E1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360E1609" w14:textId="77777777" w:rsidR="000209B3" w:rsidRPr="00917330" w:rsidRDefault="000209B3" w:rsidP="00963F83">
            <w:pPr>
              <w:pStyle w:val="Aufzhlung"/>
            </w:pPr>
            <w:r>
              <w:t xml:space="preserve">Adresse: </w:t>
            </w:r>
            <w:sdt>
              <w:sdtPr>
                <w:id w:val="1245844948"/>
                <w:placeholder>
                  <w:docPart w:val="39F89BDB25894869A913657567C3E3D5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0209B3" w:rsidRPr="00917330" w14:paraId="23484761" w14:textId="77777777" w:rsidTr="00963F83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207CA" w14:textId="77777777" w:rsidR="000209B3" w:rsidRPr="00917330" w:rsidRDefault="000209B3" w:rsidP="00963F83">
            <w:pPr>
              <w:pStyle w:val="Aufzhlung"/>
            </w:pPr>
            <w:r w:rsidRPr="00917330"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1BC35" w14:textId="77777777" w:rsidR="000209B3" w:rsidRDefault="000209B3" w:rsidP="00963F83">
            <w:pPr>
              <w:pStyle w:val="Aufzhlung"/>
            </w:pPr>
            <w:r>
              <w:t xml:space="preserve">Name: </w:t>
            </w:r>
            <w:sdt>
              <w:sdtPr>
                <w:id w:val="1327326057"/>
                <w:placeholder>
                  <w:docPart w:val="D070AA6422E144899BB23B03BA5B0DB7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58ADFF57" w14:textId="77777777" w:rsidR="000209B3" w:rsidRDefault="000209B3" w:rsidP="00963F83">
            <w:pPr>
              <w:pStyle w:val="Aufzhlung"/>
            </w:pPr>
            <w:r>
              <w:t xml:space="preserve">Telefonnummer: </w:t>
            </w:r>
            <w:sdt>
              <w:sdtPr>
                <w:id w:val="870030846"/>
                <w:placeholder>
                  <w:docPart w:val="6E4F1841296C45B58D3B89DEDE9C2793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26298E64" w14:textId="77777777" w:rsidR="000209B3" w:rsidRPr="00917330" w:rsidRDefault="000209B3" w:rsidP="00963F83">
            <w:pPr>
              <w:pStyle w:val="Aufzhlung"/>
            </w:pPr>
            <w:r>
              <w:t xml:space="preserve">E-Mail: </w:t>
            </w:r>
            <w:sdt>
              <w:sdtPr>
                <w:id w:val="-1644962271"/>
                <w:placeholder>
                  <w:docPart w:val="4A84FD00CEF74A7E988D2343BF0D72A7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BC78AF" w:rsidRPr="00917330" w14:paraId="40B37C7E" w14:textId="77777777" w:rsidTr="00963F83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CFC6A" w14:textId="1EDA8018" w:rsidR="00BC78AF" w:rsidRPr="00917330" w:rsidRDefault="00BC78AF" w:rsidP="00963F83">
            <w:pPr>
              <w:pStyle w:val="Aufzhlung"/>
            </w:pPr>
            <w:r>
              <w:t>Betrifft das Projekt</w:t>
            </w:r>
            <w:r w:rsidR="00375203">
              <w:t xml:space="preserve"> Leistungen de</w:t>
            </w:r>
            <w:r w:rsidR="0052527A">
              <w:t>s juristischen Projektmanagement</w:t>
            </w:r>
            <w:r w:rsidR="00BE011E">
              <w:t xml:space="preserve"> vergleichbar mit den Leistungen gem. </w:t>
            </w:r>
            <w:r w:rsidR="00D215B8">
              <w:t>A</w:t>
            </w:r>
            <w:r w:rsidR="00BE011E">
              <w:t xml:space="preserve">01 - </w:t>
            </w:r>
            <w:r w:rsidR="00BE011E" w:rsidRPr="00BE011E">
              <w:t>Leistungsbeschreibung</w:t>
            </w:r>
            <w:r w:rsidR="00375203">
              <w:t>?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DD6369" w14:textId="77777777" w:rsidR="00375203" w:rsidRDefault="00000000" w:rsidP="00963F83">
            <w:pPr>
              <w:pStyle w:val="Aufzhlung"/>
            </w:pPr>
            <w:sdt>
              <w:sdtPr>
                <w:id w:val="-645970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520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75203">
              <w:t xml:space="preserve"> ja</w:t>
            </w:r>
          </w:p>
          <w:p w14:paraId="569C2E92" w14:textId="663B84F7" w:rsidR="00BC78AF" w:rsidRDefault="00000000" w:rsidP="00963F83">
            <w:pPr>
              <w:pStyle w:val="Aufzhlung"/>
            </w:pPr>
            <w:sdt>
              <w:sdtPr>
                <w:id w:val="-1123068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520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75203">
              <w:t xml:space="preserve"> nein</w:t>
            </w:r>
          </w:p>
        </w:tc>
      </w:tr>
      <w:tr w:rsidR="000209B3" w:rsidRPr="00917330" w14:paraId="19B48890" w14:textId="77777777" w:rsidTr="00963F83">
        <w:trPr>
          <w:trHeight w:val="1225"/>
        </w:trPr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32C1CE1" w14:textId="05C30669" w:rsidR="000209B3" w:rsidRDefault="000209B3" w:rsidP="00963F83">
            <w:pPr>
              <w:pStyle w:val="Aufzhlung"/>
            </w:pPr>
            <w:bookmarkStart w:id="0" w:name="_Hlk153448458"/>
            <w:r>
              <w:t>Handelt es sich beim Auftraggeber des referenzierten Projekts um einen öffentlichen im Sinne von § 9</w:t>
            </w:r>
            <w:r w:rsidR="00806A05">
              <w:t>9</w:t>
            </w:r>
            <w:r>
              <w:t xml:space="preserve"> GWB oder einen privaten Auftraggeber?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E5CD89F" w14:textId="5EFDC70D" w:rsidR="000209B3" w:rsidRDefault="00000000" w:rsidP="00963F83">
            <w:pPr>
              <w:pStyle w:val="Aufzhlung"/>
            </w:pPr>
            <w:sdt>
              <w:sdtPr>
                <w:id w:val="1849910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09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>
              <w:t xml:space="preserve"> Öffentlicher Auftraggeber im Sinne von § 9</w:t>
            </w:r>
            <w:r w:rsidR="00806A05">
              <w:t>9</w:t>
            </w:r>
            <w:r w:rsidR="000209B3">
              <w:t xml:space="preserve"> GWB</w:t>
            </w:r>
          </w:p>
          <w:p w14:paraId="5B52FCAE" w14:textId="21744D37" w:rsidR="000209B3" w:rsidRDefault="00000000" w:rsidP="00963F83">
            <w:pPr>
              <w:pStyle w:val="Aufzhlung"/>
            </w:pPr>
            <w:sdt>
              <w:sdtPr>
                <w:id w:val="144710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09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>
              <w:t xml:space="preserve"> Privater Auftraggeber</w:t>
            </w:r>
          </w:p>
        </w:tc>
      </w:tr>
      <w:bookmarkEnd w:id="0"/>
      <w:tr w:rsidR="000209B3" w:rsidRPr="00917330" w14:paraId="7798017F" w14:textId="77777777" w:rsidTr="00963F83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758D82C4" w14:textId="1E696667" w:rsidR="000209B3" w:rsidRDefault="0F5CD8FE" w:rsidP="00A53A1E">
            <w:pPr>
              <w:pStyle w:val="Aufzhlung"/>
              <w:jc w:val="left"/>
            </w:pPr>
            <w:r>
              <w:t xml:space="preserve">Betrifft die Referenz den </w:t>
            </w:r>
            <w:r w:rsidR="00212AB0">
              <w:t xml:space="preserve">Neu- und/ oder </w:t>
            </w:r>
            <w:r w:rsidR="0052527A">
              <w:t xml:space="preserve">Umbau eines Krankenhauses, bei dem alle relevanten Rechtsgebiete (Bau-/Architekten- und </w:t>
            </w:r>
            <w:r w:rsidR="0052527A">
              <w:lastRenderedPageBreak/>
              <w:t>Vergaberecht, Vertragsrecht, Claim-Management) abgedeckt wurden</w:t>
            </w:r>
            <w:r w:rsidR="00212AB0">
              <w:t>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0DE8B8B" w14:textId="77777777" w:rsidR="000209B3" w:rsidRDefault="00000000" w:rsidP="00963F83">
            <w:pPr>
              <w:pStyle w:val="Aufzhlung"/>
            </w:pPr>
            <w:sdt>
              <w:sdtPr>
                <w:id w:val="-205877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09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>
              <w:t xml:space="preserve"> ja</w:t>
            </w:r>
          </w:p>
          <w:p w14:paraId="049C3488" w14:textId="77777777" w:rsidR="000209B3" w:rsidRDefault="00000000" w:rsidP="00963F83">
            <w:pPr>
              <w:pStyle w:val="Aufzhlung"/>
            </w:pPr>
            <w:sdt>
              <w:sdtPr>
                <w:id w:val="620508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09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>
              <w:t xml:space="preserve"> nein</w:t>
            </w:r>
          </w:p>
        </w:tc>
      </w:tr>
      <w:tr w:rsidR="000209B3" w:rsidRPr="00917330" w14:paraId="0C8A7771" w14:textId="77777777" w:rsidTr="00963F83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2FFEF577" w14:textId="189C378B" w:rsidR="000209B3" w:rsidRPr="00DF3B12" w:rsidRDefault="0F5CD8FE" w:rsidP="00963F83">
            <w:pPr>
              <w:pStyle w:val="Aufzhlung"/>
              <w:rPr>
                <w:color w:val="auto"/>
              </w:rPr>
            </w:pPr>
            <w:r w:rsidRPr="00DF3B12">
              <w:rPr>
                <w:color w:val="auto"/>
              </w:rPr>
              <w:t>Betrifft das Referenzprojekt ein Bau</w:t>
            </w:r>
            <w:r w:rsidR="0052527A" w:rsidRPr="00DF3B12">
              <w:rPr>
                <w:color w:val="auto"/>
              </w:rPr>
              <w:t xml:space="preserve">volumen (KG200-700) &gt;50 Mio. Euro (netto)? </w:t>
            </w:r>
          </w:p>
          <w:p w14:paraId="631B929F" w14:textId="77777777" w:rsidR="000209B3" w:rsidRPr="00DF3B12" w:rsidRDefault="000209B3" w:rsidP="00963F83">
            <w:pPr>
              <w:pStyle w:val="Aufzhlung"/>
              <w:rPr>
                <w:color w:val="auto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D4C709" w14:textId="77777777" w:rsidR="000209B3" w:rsidRPr="00DF3B12" w:rsidRDefault="00000000" w:rsidP="00963F83">
            <w:pPr>
              <w:pStyle w:val="Aufzhlung"/>
              <w:rPr>
                <w:color w:val="auto"/>
              </w:rPr>
            </w:pPr>
            <w:sdt>
              <w:sdtPr>
                <w:rPr>
                  <w:color w:val="auto"/>
                </w:rPr>
                <w:id w:val="1398023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09B3" w:rsidRPr="00DF3B12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0209B3" w:rsidRPr="00DF3B12">
              <w:rPr>
                <w:color w:val="auto"/>
              </w:rPr>
              <w:t xml:space="preserve"> ja</w:t>
            </w:r>
          </w:p>
          <w:p w14:paraId="04E485FB" w14:textId="77777777" w:rsidR="000209B3" w:rsidRPr="00DF3B12" w:rsidRDefault="00000000" w:rsidP="00963F83">
            <w:pPr>
              <w:pStyle w:val="Aufzhlung"/>
              <w:rPr>
                <w:color w:val="auto"/>
              </w:rPr>
            </w:pPr>
            <w:sdt>
              <w:sdtPr>
                <w:rPr>
                  <w:color w:val="auto"/>
                </w:rPr>
                <w:id w:val="-12905050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09B3" w:rsidRPr="00DF3B12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0209B3" w:rsidRPr="00DF3B12">
              <w:rPr>
                <w:color w:val="auto"/>
              </w:rPr>
              <w:t xml:space="preserve"> nein</w:t>
            </w:r>
          </w:p>
          <w:p w14:paraId="7383E7FE" w14:textId="1F5A4341" w:rsidR="009A296B" w:rsidRPr="00DF3B12" w:rsidRDefault="009A296B" w:rsidP="00963F83">
            <w:pPr>
              <w:pStyle w:val="Aufzhlung"/>
              <w:rPr>
                <w:color w:val="auto"/>
              </w:rPr>
            </w:pPr>
            <w:r w:rsidRPr="00DF3B12">
              <w:rPr>
                <w:color w:val="auto"/>
              </w:rPr>
              <w:t>Angabe der BGF:</w:t>
            </w:r>
          </w:p>
          <w:sdt>
            <w:sdtPr>
              <w:rPr>
                <w:color w:val="auto"/>
              </w:rPr>
              <w:id w:val="-1911526370"/>
              <w:placeholder>
                <w:docPart w:val="D80B1702641C4B068595EDBCAE575B51"/>
              </w:placeholder>
              <w:showingPlcHdr/>
            </w:sdtPr>
            <w:sdtContent>
              <w:p w14:paraId="12EBE254" w14:textId="77777777" w:rsidR="009A296B" w:rsidRPr="00DF3B12" w:rsidRDefault="009A296B" w:rsidP="009A296B">
                <w:pPr>
                  <w:pStyle w:val="Aufzhlung"/>
                  <w:rPr>
                    <w:color w:val="auto"/>
                  </w:rPr>
                </w:pPr>
                <w:r w:rsidRPr="00DF3B12">
                  <w:rPr>
                    <w:rStyle w:val="Platzhaltertext"/>
                    <w:color w:val="auto"/>
                    <w:highlight w:val="yellow"/>
                  </w:rPr>
                  <w:t>Text eingeben</w:t>
                </w:r>
              </w:p>
            </w:sdtContent>
          </w:sdt>
          <w:p w14:paraId="46DED012" w14:textId="77777777" w:rsidR="009A296B" w:rsidRPr="00DF3B12" w:rsidRDefault="009A296B" w:rsidP="00963F83">
            <w:pPr>
              <w:pStyle w:val="Aufzhlung"/>
              <w:rPr>
                <w:color w:val="auto"/>
              </w:rPr>
            </w:pPr>
          </w:p>
          <w:p w14:paraId="4DF49C44" w14:textId="4F1EC3E1" w:rsidR="000209B3" w:rsidRPr="00DF3B12" w:rsidRDefault="000209B3" w:rsidP="0099228A">
            <w:pPr>
              <w:pStyle w:val="Aufzhlung"/>
              <w:jc w:val="left"/>
              <w:rPr>
                <w:color w:val="auto"/>
              </w:rPr>
            </w:pPr>
            <w:r w:rsidRPr="00DF3B12">
              <w:rPr>
                <w:color w:val="auto"/>
              </w:rPr>
              <w:t>Angabe</w:t>
            </w:r>
            <w:r w:rsidR="0099228A" w:rsidRPr="00DF3B12">
              <w:rPr>
                <w:color w:val="auto"/>
              </w:rPr>
              <w:t xml:space="preserve"> Bauvolumen (KG200-700) </w:t>
            </w:r>
            <w:r w:rsidR="0099228A" w:rsidRPr="00DF3B12">
              <w:rPr>
                <w:color w:val="auto"/>
              </w:rPr>
              <w:br/>
              <w:t>&gt;50 Mio. Euro (netto)</w:t>
            </w:r>
            <w:r w:rsidRPr="00DF3B12">
              <w:rPr>
                <w:color w:val="auto"/>
              </w:rPr>
              <w:t>:</w:t>
            </w:r>
          </w:p>
          <w:sdt>
            <w:sdtPr>
              <w:rPr>
                <w:color w:val="auto"/>
              </w:rPr>
              <w:id w:val="1626963333"/>
              <w:placeholder>
                <w:docPart w:val="52A305D318C84814A8102F14BF280D68"/>
              </w:placeholder>
              <w:showingPlcHdr/>
            </w:sdtPr>
            <w:sdtContent>
              <w:p w14:paraId="3C1BAB61" w14:textId="77777777" w:rsidR="000209B3" w:rsidRPr="00DF3B12" w:rsidRDefault="000209B3" w:rsidP="00963F83">
                <w:pPr>
                  <w:pStyle w:val="Aufzhlung"/>
                  <w:rPr>
                    <w:color w:val="auto"/>
                  </w:rPr>
                </w:pPr>
                <w:r w:rsidRPr="00DF3B12">
                  <w:rPr>
                    <w:rStyle w:val="Platzhaltertext"/>
                    <w:color w:val="auto"/>
                    <w:highlight w:val="yellow"/>
                  </w:rPr>
                  <w:t>Text eingeben</w:t>
                </w:r>
              </w:p>
            </w:sdtContent>
          </w:sdt>
        </w:tc>
      </w:tr>
      <w:tr w:rsidR="00F96FE8" w:rsidRPr="00917330" w14:paraId="4233C406" w14:textId="77777777" w:rsidTr="00963F83">
        <w:trPr>
          <w:trHeight w:val="1552"/>
        </w:trPr>
        <w:tc>
          <w:tcPr>
            <w:tcW w:w="4905" w:type="dxa"/>
            <w:tcBorders>
              <w:left w:val="nil"/>
              <w:right w:val="nil"/>
            </w:tcBorders>
          </w:tcPr>
          <w:p w14:paraId="42A5B336" w14:textId="02D4E5CA" w:rsidR="00F96FE8" w:rsidRDefault="00F96FE8" w:rsidP="00963F83">
            <w:pPr>
              <w:pStyle w:val="Aufzhlung"/>
            </w:pPr>
            <w:r w:rsidRPr="00F96FE8">
              <w:t xml:space="preserve">Beinhaltet </w:t>
            </w:r>
            <w:r>
              <w:t xml:space="preserve">das Referenzprojekt </w:t>
            </w:r>
            <w:r w:rsidR="0052527A">
              <w:t>die Abwicklung von Vergabeverfahren für Einzelvergaben?</w:t>
            </w: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1BA66998" w14:textId="77777777" w:rsidR="00F96FE8" w:rsidRDefault="00000000" w:rsidP="00963F83">
            <w:pPr>
              <w:pStyle w:val="Aufzhlung"/>
            </w:pPr>
            <w:sdt>
              <w:sdtPr>
                <w:id w:val="-744259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6F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6FE8">
              <w:t xml:space="preserve"> ja</w:t>
            </w:r>
          </w:p>
          <w:p w14:paraId="69D8EE1D" w14:textId="6B59A248" w:rsidR="00F96FE8" w:rsidRDefault="00000000" w:rsidP="00963F83">
            <w:pPr>
              <w:pStyle w:val="Aufzhlung"/>
            </w:pPr>
            <w:sdt>
              <w:sdtPr>
                <w:id w:val="-2040420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E4FD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6FE8">
              <w:t xml:space="preserve"> nein </w:t>
            </w:r>
          </w:p>
        </w:tc>
      </w:tr>
      <w:tr w:rsidR="000209B3" w:rsidRPr="00917330" w14:paraId="56074130" w14:textId="77777777" w:rsidTr="00963F83">
        <w:trPr>
          <w:trHeight w:val="1552"/>
        </w:trPr>
        <w:tc>
          <w:tcPr>
            <w:tcW w:w="4905" w:type="dxa"/>
            <w:tcBorders>
              <w:left w:val="nil"/>
              <w:right w:val="nil"/>
            </w:tcBorders>
          </w:tcPr>
          <w:p w14:paraId="3ABF19F7" w14:textId="19AEFE0E" w:rsidR="000209B3" w:rsidRDefault="0F5CD8FE" w:rsidP="00963F83">
            <w:pPr>
              <w:pStyle w:val="Aufzhlung"/>
            </w:pPr>
            <w:r>
              <w:t>Befindet sich der Projektort innerhalb der EU</w:t>
            </w:r>
            <w:r w:rsidR="0052527A">
              <w:t xml:space="preserve"> oder der Schweiz</w:t>
            </w:r>
            <w:r w:rsidR="34ECB698">
              <w:t>?</w:t>
            </w: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5053FBB6" w14:textId="77777777" w:rsidR="000209B3" w:rsidRDefault="00000000" w:rsidP="00963F83">
            <w:pPr>
              <w:pStyle w:val="Aufzhlung"/>
            </w:pPr>
            <w:sdt>
              <w:sdtPr>
                <w:id w:val="1264036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09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>
              <w:t xml:space="preserve"> ja</w:t>
            </w:r>
          </w:p>
          <w:p w14:paraId="40EC4CEF" w14:textId="77777777" w:rsidR="000209B3" w:rsidRDefault="00000000" w:rsidP="00963F83">
            <w:pPr>
              <w:pStyle w:val="Aufzhlung"/>
            </w:pPr>
            <w:sdt>
              <w:sdtPr>
                <w:id w:val="-822281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209B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09B3">
              <w:t xml:space="preserve"> nein </w:t>
            </w:r>
          </w:p>
          <w:p w14:paraId="4450422B" w14:textId="77777777" w:rsidR="000209B3" w:rsidRDefault="000209B3" w:rsidP="00963F83">
            <w:pPr>
              <w:pStyle w:val="Aufzhlung"/>
            </w:pPr>
            <w:r>
              <w:t xml:space="preserve">Ort: </w:t>
            </w:r>
            <w:sdt>
              <w:sdtPr>
                <w:id w:val="-1140802111"/>
                <w:placeholder>
                  <w:docPart w:val="A21E0F3E33E2423193AD3233E43663A8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52527A" w:rsidRPr="00917330" w14:paraId="2A2E5AFD" w14:textId="77777777" w:rsidTr="00963F83">
        <w:trPr>
          <w:trHeight w:val="1552"/>
        </w:trPr>
        <w:tc>
          <w:tcPr>
            <w:tcW w:w="4905" w:type="dxa"/>
            <w:tcBorders>
              <w:left w:val="nil"/>
              <w:right w:val="nil"/>
            </w:tcBorders>
          </w:tcPr>
          <w:p w14:paraId="1B04156D" w14:textId="0AB0A24F" w:rsidR="0052527A" w:rsidRDefault="0052527A" w:rsidP="00963F83">
            <w:pPr>
              <w:pStyle w:val="Aufzhlung"/>
            </w:pPr>
            <w:r>
              <w:t>Stammt die Referenz au</w:t>
            </w:r>
            <w:r w:rsidR="007A778A">
              <w:t>s</w:t>
            </w:r>
            <w:r>
              <w:t xml:space="preserve"> den letzten 7 Jahren und wurde mindestens über 1 Jahr begleitet?</w:t>
            </w:r>
            <w:r w:rsidR="00E67D86">
              <w:t xml:space="preserve"> (</w:t>
            </w:r>
            <w:r w:rsidR="00E67D86" w:rsidRPr="00E67D86">
              <w:t>gerechnet ab dem Zeitpunkt des Endes der Teilnahmefrist</w:t>
            </w:r>
            <w:r w:rsidR="00E67D86">
              <w:t>)</w:t>
            </w: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7FEC515F" w14:textId="77777777" w:rsidR="0052527A" w:rsidRDefault="00000000" w:rsidP="00963F83">
            <w:pPr>
              <w:pStyle w:val="Aufzhlung"/>
            </w:pPr>
            <w:sdt>
              <w:sdtPr>
                <w:id w:val="-1141876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52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2527A">
              <w:t xml:space="preserve"> ja</w:t>
            </w:r>
          </w:p>
          <w:p w14:paraId="06B6B444" w14:textId="2AEB2BAC" w:rsidR="0052527A" w:rsidRDefault="00000000" w:rsidP="00963F83">
            <w:pPr>
              <w:pStyle w:val="Aufzhlung"/>
            </w:pPr>
            <w:sdt>
              <w:sdtPr>
                <w:id w:val="-874386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52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2527A">
              <w:t xml:space="preserve"> nein </w:t>
            </w:r>
          </w:p>
        </w:tc>
      </w:tr>
      <w:tr w:rsidR="007A778A" w:rsidRPr="00917330" w14:paraId="1D56B029" w14:textId="77777777" w:rsidTr="00963F83">
        <w:trPr>
          <w:trHeight w:val="1552"/>
        </w:trPr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6DEF0BA2" w14:textId="0CED2DDA" w:rsidR="007A778A" w:rsidRDefault="0096592C" w:rsidP="00963F83">
            <w:pPr>
              <w:pStyle w:val="Aufzhlung"/>
            </w:pPr>
            <w:r>
              <w:t>D</w:t>
            </w:r>
            <w:r w:rsidR="007A778A">
              <w:t xml:space="preserve">ie Referenz </w:t>
            </w:r>
            <w:r>
              <w:t xml:space="preserve">wurde </w:t>
            </w:r>
            <w:r w:rsidR="007A778A">
              <w:t>von Personen gem. Anlage FB13</w:t>
            </w:r>
            <w:r w:rsidR="00963F83">
              <w:t>b</w:t>
            </w:r>
            <w:r w:rsidR="007A778A">
              <w:t xml:space="preserve"> – Personenbezogene Referenzen – bearbeitet:</w:t>
            </w:r>
          </w:p>
          <w:p w14:paraId="6088F5A3" w14:textId="77777777" w:rsidR="007A778A" w:rsidRDefault="007A778A" w:rsidP="00963F83">
            <w:pPr>
              <w:pStyle w:val="Aufzhlung"/>
              <w:numPr>
                <w:ilvl w:val="0"/>
                <w:numId w:val="44"/>
              </w:numPr>
            </w:pPr>
            <w:r>
              <w:t>Projektleiter</w:t>
            </w:r>
          </w:p>
          <w:p w14:paraId="13813B78" w14:textId="77777777" w:rsidR="007A778A" w:rsidRDefault="007A778A" w:rsidP="00963F83">
            <w:pPr>
              <w:pStyle w:val="Aufzhlung"/>
              <w:numPr>
                <w:ilvl w:val="0"/>
                <w:numId w:val="44"/>
              </w:numPr>
            </w:pPr>
            <w:r>
              <w:t>Stellvertretender Projektleiter</w:t>
            </w:r>
          </w:p>
          <w:p w14:paraId="0B030A57" w14:textId="547F913D" w:rsidR="007A778A" w:rsidRDefault="007A778A" w:rsidP="00963F83">
            <w:pPr>
              <w:pStyle w:val="Aufzhlung"/>
              <w:numPr>
                <w:ilvl w:val="0"/>
                <w:numId w:val="44"/>
              </w:numPr>
            </w:pPr>
            <w:r>
              <w:t>Projektmitarbeiter.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C9007E" w14:textId="77777777" w:rsidR="007A778A" w:rsidRDefault="007A778A" w:rsidP="00963F83">
            <w:pPr>
              <w:pStyle w:val="Aufzhlung"/>
              <w:rPr>
                <w:rFonts w:ascii="MS Gothic" w:eastAsia="MS Gothic" w:hAnsi="MS Gothic"/>
              </w:rPr>
            </w:pPr>
          </w:p>
          <w:p w14:paraId="649A657A" w14:textId="77777777" w:rsidR="007A778A" w:rsidRDefault="007A778A" w:rsidP="00963F83">
            <w:pPr>
              <w:pStyle w:val="Aufzhlung"/>
              <w:rPr>
                <w:rFonts w:ascii="MS Gothic" w:eastAsia="MS Gothic" w:hAnsi="MS Gothic"/>
              </w:rPr>
            </w:pPr>
          </w:p>
          <w:p w14:paraId="6EAABED7" w14:textId="77777777" w:rsidR="007A778A" w:rsidRDefault="007A778A" w:rsidP="00963F83">
            <w:pPr>
              <w:pStyle w:val="Aufzhlung"/>
              <w:rPr>
                <w:rFonts w:ascii="MS Gothic" w:eastAsia="MS Gothic" w:hAnsi="MS Gothic"/>
              </w:rPr>
            </w:pPr>
          </w:p>
          <w:p w14:paraId="269D4CF7" w14:textId="77777777" w:rsidR="007A778A" w:rsidRDefault="00000000" w:rsidP="00963F83">
            <w:pPr>
              <w:pStyle w:val="Aufzhlung"/>
            </w:pPr>
            <w:sdt>
              <w:sdtPr>
                <w:id w:val="575021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77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78A">
              <w:t xml:space="preserve"> ja</w:t>
            </w:r>
          </w:p>
          <w:p w14:paraId="7353F9EC" w14:textId="77777777" w:rsidR="007A778A" w:rsidRDefault="00000000" w:rsidP="00963F83">
            <w:pPr>
              <w:pStyle w:val="Aufzhlung"/>
            </w:pPr>
            <w:sdt>
              <w:sdtPr>
                <w:id w:val="65249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77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78A">
              <w:t xml:space="preserve"> ja</w:t>
            </w:r>
          </w:p>
          <w:p w14:paraId="0EB0526C" w14:textId="3A70F418" w:rsidR="007A778A" w:rsidRPr="00963F83" w:rsidRDefault="00000000" w:rsidP="00963F83">
            <w:pPr>
              <w:pStyle w:val="Aufzhlung"/>
            </w:pPr>
            <w:sdt>
              <w:sdtPr>
                <w:id w:val="-1567744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A778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A778A">
              <w:t xml:space="preserve"> ja</w:t>
            </w:r>
          </w:p>
        </w:tc>
      </w:tr>
    </w:tbl>
    <w:p w14:paraId="50395EDF" w14:textId="6B4C7F75" w:rsidR="000209B3" w:rsidRDefault="000209B3" w:rsidP="000209B3"/>
    <w:p w14:paraId="43F966F4" w14:textId="77777777" w:rsidR="000209B3" w:rsidRDefault="000209B3">
      <w:pPr>
        <w:spacing w:after="160" w:line="259" w:lineRule="auto"/>
        <w:jc w:val="left"/>
      </w:pPr>
      <w:r>
        <w:br w:type="page"/>
      </w:r>
    </w:p>
    <w:p w14:paraId="51EF8597" w14:textId="5B0FCA43" w:rsidR="000209B3" w:rsidRDefault="0F5CD8FE" w:rsidP="000209B3">
      <w:pPr>
        <w:pStyle w:val="berschrift2"/>
        <w:numPr>
          <w:ilvl w:val="0"/>
          <w:numId w:val="0"/>
        </w:numPr>
      </w:pPr>
      <w:r>
        <w:lastRenderedPageBreak/>
        <w:t xml:space="preserve">Referenz </w:t>
      </w:r>
      <w:r w:rsidR="008C311F">
        <w:t>b</w:t>
      </w:r>
      <w:r>
        <w:t xml:space="preserve"> – </w:t>
      </w:r>
      <w:r w:rsidR="00F661B1">
        <w:t xml:space="preserve">Planung </w:t>
      </w:r>
      <w:r w:rsidR="00180CAF">
        <w:t xml:space="preserve">und Errichtung </w:t>
      </w:r>
      <w:r w:rsidR="00F661B1">
        <w:t>Neu- und/</w:t>
      </w:r>
      <w:r w:rsidR="00212AB0">
        <w:t xml:space="preserve"> </w:t>
      </w:r>
      <w:r w:rsidR="00F661B1">
        <w:t>oder Erweiterungsbau</w:t>
      </w:r>
    </w:p>
    <w:tbl>
      <w:tblPr>
        <w:tblStyle w:val="Tabellenraster"/>
        <w:tblW w:w="9214" w:type="dxa"/>
        <w:tblLook w:val="04A0" w:firstRow="1" w:lastRow="0" w:firstColumn="1" w:lastColumn="0" w:noHBand="0" w:noVBand="1"/>
      </w:tblPr>
      <w:tblGrid>
        <w:gridCol w:w="4905"/>
        <w:gridCol w:w="3454"/>
        <w:gridCol w:w="855"/>
      </w:tblGrid>
      <w:tr w:rsidR="00F96FE8" w:rsidRPr="00917330" w14:paraId="38AC6C71" w14:textId="77777777" w:rsidTr="005C18FD">
        <w:trPr>
          <w:tblHeader/>
        </w:trPr>
        <w:tc>
          <w:tcPr>
            <w:tcW w:w="4905" w:type="dxa"/>
            <w:tcBorders>
              <w:top w:val="nil"/>
              <w:left w:val="nil"/>
              <w:bottom w:val="nil"/>
              <w:right w:val="nil"/>
            </w:tcBorders>
            <w:shd w:val="clear" w:color="auto" w:fill="55BAF2" w:themeFill="accent6" w:themeFillShade="BF"/>
          </w:tcPr>
          <w:p w14:paraId="506A9B11" w14:textId="77777777" w:rsidR="00F96FE8" w:rsidRPr="00917330" w:rsidRDefault="00F96FE8" w:rsidP="005C18FD">
            <w:pPr>
              <w:pStyle w:val="Aufzhlung"/>
              <w:jc w:val="center"/>
            </w:pPr>
            <w:r w:rsidRPr="007E508E">
              <w:rPr>
                <w:b/>
                <w:color w:val="666F7A" w:themeColor="text1"/>
              </w:rPr>
              <w:t>Anforderung</w:t>
            </w:r>
          </w:p>
        </w:tc>
        <w:tc>
          <w:tcPr>
            <w:tcW w:w="4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55BAF2" w:themeFill="accent6" w:themeFillShade="BF"/>
          </w:tcPr>
          <w:p w14:paraId="24CBC760" w14:textId="77777777" w:rsidR="00F96FE8" w:rsidRPr="00ED4B68" w:rsidRDefault="00F96FE8" w:rsidP="005C18FD">
            <w:pPr>
              <w:pStyle w:val="Aufzhlung"/>
              <w:jc w:val="center"/>
              <w:rPr>
                <w:b/>
                <w:color w:val="666F7A" w:themeColor="text1"/>
              </w:rPr>
            </w:pPr>
            <w:r w:rsidRPr="00ED4B68">
              <w:rPr>
                <w:b/>
                <w:color w:val="666F7A" w:themeColor="text1"/>
              </w:rPr>
              <w:t>Angaben des Bewerbers</w:t>
            </w:r>
          </w:p>
        </w:tc>
      </w:tr>
      <w:tr w:rsidR="00F96FE8" w:rsidRPr="00917330" w14:paraId="7AE5D05D" w14:textId="77777777" w:rsidTr="005C18FD">
        <w:trPr>
          <w:tblHeader/>
        </w:trPr>
        <w:tc>
          <w:tcPr>
            <w:tcW w:w="8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49C8F83A" w14:textId="77777777" w:rsidR="00F96FE8" w:rsidRPr="00917330" w:rsidRDefault="00F96FE8" w:rsidP="005C18FD">
            <w:pPr>
              <w:pStyle w:val="Aufzhlung"/>
            </w:pPr>
            <w:r w:rsidRPr="00917330">
              <w:t>Folgende Angaben sind jeweils zu den Referenzprojekten zu machen: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3DE7A65B" w14:textId="77777777" w:rsidR="00F96FE8" w:rsidRPr="00917330" w:rsidRDefault="00F96FE8" w:rsidP="005C18FD">
            <w:pPr>
              <w:pStyle w:val="Aufzhlung"/>
            </w:pPr>
          </w:p>
        </w:tc>
      </w:tr>
      <w:tr w:rsidR="00F96FE8" w:rsidRPr="00917330" w14:paraId="3785A0C4" w14:textId="77777777" w:rsidTr="005C18FD"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781C9" w14:textId="66E370B0" w:rsidR="00F96FE8" w:rsidRPr="00917330" w:rsidRDefault="00F96FE8" w:rsidP="005C18FD">
            <w:pPr>
              <w:pStyle w:val="Aufzhlung"/>
            </w:pPr>
            <w:r w:rsidRPr="00917330">
              <w:t xml:space="preserve">Projektbezeichnung </w:t>
            </w:r>
            <w:r w:rsidR="0030722F">
              <w:t>nebst der Darstellung von wesentlichen Tätigkeiten.</w:t>
            </w:r>
          </w:p>
        </w:tc>
        <w:sdt>
          <w:sdtPr>
            <w:id w:val="460698798"/>
            <w:placeholder>
              <w:docPart w:val="6FAD15186AEE4D47A3418C324DD65362"/>
            </w:placeholder>
          </w:sdtPr>
          <w:sdtContent>
            <w:tc>
              <w:tcPr>
                <w:tcW w:w="43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4CBADB8D" w14:textId="1A85897A" w:rsidR="00F96FE8" w:rsidRPr="00917330" w:rsidRDefault="00F96FE8" w:rsidP="005C18FD">
                <w:pPr>
                  <w:pStyle w:val="Aufzhlung"/>
                </w:pPr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p>
            </w:tc>
          </w:sdtContent>
        </w:sdt>
      </w:tr>
      <w:tr w:rsidR="00F96FE8" w:rsidRPr="00917330" w14:paraId="1023428A" w14:textId="77777777" w:rsidTr="005C18FD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1C75524D" w14:textId="77777777" w:rsidR="00F96FE8" w:rsidRPr="00917330" w:rsidRDefault="00F96FE8" w:rsidP="005C18FD">
            <w:pPr>
              <w:pStyle w:val="Aufzhlung"/>
            </w:pPr>
            <w:r w:rsidRPr="00917330">
              <w:t>Referenz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BE3184E" w14:textId="77777777" w:rsidR="00F96FE8" w:rsidRPr="00917330" w:rsidRDefault="00000000" w:rsidP="005C18FD">
            <w:pPr>
              <w:pStyle w:val="Aufzhlung"/>
            </w:pPr>
            <w:sdt>
              <w:sdtPr>
                <w:id w:val="-707257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6FE8" w:rsidRPr="009173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6FE8" w:rsidRPr="00917330">
              <w:t xml:space="preserve"> des Bewerbers</w:t>
            </w:r>
          </w:p>
          <w:p w14:paraId="32285B5A" w14:textId="77777777" w:rsidR="00F96FE8" w:rsidRPr="00917330" w:rsidRDefault="00000000" w:rsidP="005C18FD">
            <w:pPr>
              <w:pStyle w:val="Aufzhlung"/>
              <w:jc w:val="left"/>
            </w:pPr>
            <w:sdt>
              <w:sdtPr>
                <w:id w:val="-1560783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6FE8" w:rsidRPr="009173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6FE8" w:rsidRPr="00917330">
              <w:t xml:space="preserve"> des Mitglieds der Bewerbergemeinschaft </w:t>
            </w:r>
          </w:p>
          <w:p w14:paraId="51455E91" w14:textId="77777777" w:rsidR="00F96FE8" w:rsidRPr="00917330" w:rsidRDefault="00F96FE8" w:rsidP="005C18FD">
            <w:pPr>
              <w:pStyle w:val="Aufzhlung"/>
            </w:pPr>
            <w:r w:rsidRPr="00917330">
              <w:t xml:space="preserve">     Name: </w:t>
            </w:r>
            <w:sdt>
              <w:sdtPr>
                <w:id w:val="-686670950"/>
                <w:placeholder>
                  <w:docPart w:val="8685E67C6D704819AF86A6F5A9BF63D2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6D49B677" w14:textId="77777777" w:rsidR="00F96FE8" w:rsidRPr="00917330" w:rsidRDefault="00F96FE8" w:rsidP="005C18FD">
            <w:pPr>
              <w:pStyle w:val="Aufzhlung"/>
            </w:pPr>
            <w:r w:rsidRPr="00917330">
              <w:t xml:space="preserve">     Adresse: </w:t>
            </w:r>
            <w:sdt>
              <w:sdtPr>
                <w:id w:val="-735550302"/>
                <w:placeholder>
                  <w:docPart w:val="F34B3D42E4634254A91BC417C11DCC7E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3FE9F29C" w14:textId="77777777" w:rsidR="00F96FE8" w:rsidRPr="00917330" w:rsidRDefault="00000000" w:rsidP="005C18FD">
            <w:pPr>
              <w:pStyle w:val="Aufzhlung"/>
            </w:pPr>
            <w:sdt>
              <w:sdtPr>
                <w:id w:val="-249661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6FE8" w:rsidRPr="0091733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96FE8" w:rsidRPr="00917330">
              <w:t xml:space="preserve"> des Unterauftragnehmers/Dritten</w:t>
            </w:r>
          </w:p>
          <w:p w14:paraId="0D0D1C6C" w14:textId="77777777" w:rsidR="00F96FE8" w:rsidRPr="00917330" w:rsidRDefault="00F96FE8" w:rsidP="005C18FD">
            <w:pPr>
              <w:pStyle w:val="Aufzhlung"/>
            </w:pPr>
            <w:r w:rsidRPr="00917330">
              <w:t xml:space="preserve">     Name: </w:t>
            </w:r>
            <w:sdt>
              <w:sdtPr>
                <w:id w:val="-186139144"/>
                <w:placeholder>
                  <w:docPart w:val="44B00C71CB1A426FBE17766C4C300E77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4B08153B" w14:textId="77777777" w:rsidR="00F96FE8" w:rsidRPr="00917330" w:rsidRDefault="00F96FE8" w:rsidP="005C18FD">
            <w:pPr>
              <w:pStyle w:val="Aufzhlung"/>
            </w:pPr>
            <w:r w:rsidRPr="00917330">
              <w:t xml:space="preserve">     Adresse: </w:t>
            </w:r>
            <w:sdt>
              <w:sdtPr>
                <w:id w:val="901179005"/>
                <w:placeholder>
                  <w:docPart w:val="6C5E5C92D20D4253B9937229A2E81964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F96FE8" w:rsidRPr="00917330" w14:paraId="0F13F85C" w14:textId="77777777" w:rsidTr="005C18FD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3BC7443" w14:textId="77777777" w:rsidR="00F96FE8" w:rsidRPr="00917330" w:rsidRDefault="00F96FE8" w:rsidP="005C18FD">
            <w:pPr>
              <w:pStyle w:val="Aufzhlung"/>
            </w:pPr>
            <w:r w:rsidRPr="00917330">
              <w:t>Auftraggeber des referenzierten Projekts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FC4F6CB" w14:textId="77777777" w:rsidR="00F96FE8" w:rsidRDefault="00F96FE8" w:rsidP="005C18FD">
            <w:pPr>
              <w:pStyle w:val="Aufzhlung"/>
            </w:pPr>
            <w:r>
              <w:t xml:space="preserve">Name: </w:t>
            </w:r>
            <w:sdt>
              <w:sdtPr>
                <w:id w:val="-1559548070"/>
                <w:placeholder>
                  <w:docPart w:val="E2EF5C562771458BB33BD57E3EBC9900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223CBC63" w14:textId="77777777" w:rsidR="00F96FE8" w:rsidRPr="00917330" w:rsidRDefault="00F96FE8" w:rsidP="005C18FD">
            <w:pPr>
              <w:pStyle w:val="Aufzhlung"/>
            </w:pPr>
            <w:r>
              <w:t xml:space="preserve">Adresse: </w:t>
            </w:r>
            <w:sdt>
              <w:sdtPr>
                <w:id w:val="-460573777"/>
                <w:placeholder>
                  <w:docPart w:val="A16384737358492FACBBD7C4EA4D4EBE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F96FE8" w:rsidRPr="00917330" w14:paraId="716B607B" w14:textId="77777777" w:rsidTr="005C18FD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2BA576" w14:textId="77777777" w:rsidR="00F96FE8" w:rsidRPr="00917330" w:rsidRDefault="00F96FE8" w:rsidP="005C18FD">
            <w:pPr>
              <w:pStyle w:val="Aufzhlung"/>
            </w:pPr>
            <w:r w:rsidRPr="00917330">
              <w:t>Ansprechpartner beim Auftraggeber des referenzierten Projekts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7750A6" w14:textId="77777777" w:rsidR="00F96FE8" w:rsidRDefault="00F96FE8" w:rsidP="005C18FD">
            <w:pPr>
              <w:pStyle w:val="Aufzhlung"/>
            </w:pPr>
            <w:r>
              <w:t xml:space="preserve">Name: </w:t>
            </w:r>
            <w:sdt>
              <w:sdtPr>
                <w:id w:val="383218158"/>
                <w:placeholder>
                  <w:docPart w:val="6F82C9CF806E404FA069F8D169954967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595DAD4C" w14:textId="77777777" w:rsidR="00F96FE8" w:rsidRDefault="00F96FE8" w:rsidP="005C18FD">
            <w:pPr>
              <w:pStyle w:val="Aufzhlung"/>
            </w:pPr>
            <w:r>
              <w:t xml:space="preserve">Telefonnummer: </w:t>
            </w:r>
            <w:sdt>
              <w:sdtPr>
                <w:id w:val="413217592"/>
                <w:placeholder>
                  <w:docPart w:val="6597C6E1475D4CB2A4EFC58E8BF14802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  <w:p w14:paraId="79CE10E7" w14:textId="77777777" w:rsidR="00F96FE8" w:rsidRPr="00917330" w:rsidRDefault="00F96FE8" w:rsidP="005C18FD">
            <w:pPr>
              <w:pStyle w:val="Aufzhlung"/>
            </w:pPr>
            <w:r>
              <w:t xml:space="preserve">E-Mail: </w:t>
            </w:r>
            <w:sdt>
              <w:sdtPr>
                <w:id w:val="1191414850"/>
                <w:placeholder>
                  <w:docPart w:val="F26090B996A349E882875DE3774C994F"/>
                </w:placeholder>
                <w:showingPlcHdr/>
              </w:sdtPr>
              <w:sdtContent>
                <w:r w:rsidRPr="00917330">
                  <w:rPr>
                    <w:rStyle w:val="Platzhaltertext"/>
                    <w:highlight w:val="yellow"/>
                  </w:rPr>
                  <w:t>Text eingeben</w:t>
                </w:r>
              </w:sdtContent>
            </w:sdt>
          </w:p>
        </w:tc>
      </w:tr>
      <w:tr w:rsidR="00375203" w:rsidRPr="00917330" w14:paraId="21259509" w14:textId="77777777" w:rsidTr="005C18FD"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0DFEC" w14:textId="7C32B268" w:rsidR="00375203" w:rsidRPr="00917330" w:rsidRDefault="00375203" w:rsidP="00375203">
            <w:pPr>
              <w:pStyle w:val="Aufzhlung"/>
            </w:pPr>
            <w:r>
              <w:t>Betrifft das Projekt Leistungen de</w:t>
            </w:r>
            <w:r w:rsidR="0052527A">
              <w:t xml:space="preserve">s juristischen Projektmanagements? </w:t>
            </w:r>
          </w:p>
        </w:tc>
        <w:tc>
          <w:tcPr>
            <w:tcW w:w="4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EE651A" w14:textId="77777777" w:rsidR="00375203" w:rsidRDefault="00000000" w:rsidP="00375203">
            <w:pPr>
              <w:pStyle w:val="Aufzhlung"/>
            </w:pPr>
            <w:sdt>
              <w:sdtPr>
                <w:id w:val="-1086452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520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75203">
              <w:t xml:space="preserve"> ja</w:t>
            </w:r>
          </w:p>
          <w:p w14:paraId="55FB34CE" w14:textId="44A9711C" w:rsidR="00375203" w:rsidRDefault="00000000" w:rsidP="00375203">
            <w:pPr>
              <w:pStyle w:val="Aufzhlung"/>
            </w:pPr>
            <w:sdt>
              <w:sdtPr>
                <w:id w:val="-1628462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520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75203">
              <w:t xml:space="preserve"> nein</w:t>
            </w:r>
          </w:p>
        </w:tc>
      </w:tr>
      <w:tr w:rsidR="00375203" w:rsidRPr="00917330" w14:paraId="68F14BF1" w14:textId="77777777" w:rsidTr="005C18FD">
        <w:trPr>
          <w:trHeight w:val="1225"/>
        </w:trPr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3F61448C" w14:textId="77777777" w:rsidR="00375203" w:rsidRDefault="00375203" w:rsidP="00375203">
            <w:pPr>
              <w:pStyle w:val="Aufzhlung"/>
            </w:pPr>
            <w:r>
              <w:t>Handelt es sich beim Auftraggeber des referenzierten Projekts um einen öffentlichen im Sinne von § 99 GWB oder einen privaten Auftraggeber?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8F7E10" w14:textId="77777777" w:rsidR="00375203" w:rsidRDefault="00000000" w:rsidP="00375203">
            <w:pPr>
              <w:pStyle w:val="Aufzhlung"/>
            </w:pPr>
            <w:sdt>
              <w:sdtPr>
                <w:id w:val="635380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520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75203">
              <w:t xml:space="preserve"> Öffentlicher Auftraggeber im Sinne von § 99 GWB</w:t>
            </w:r>
          </w:p>
          <w:p w14:paraId="48E3DF10" w14:textId="77777777" w:rsidR="00375203" w:rsidRDefault="00000000" w:rsidP="00375203">
            <w:pPr>
              <w:pStyle w:val="Aufzhlung"/>
            </w:pPr>
            <w:sdt>
              <w:sdtPr>
                <w:id w:val="1465691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520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75203">
              <w:t xml:space="preserve"> Privater Auftraggeber</w:t>
            </w:r>
          </w:p>
        </w:tc>
      </w:tr>
      <w:tr w:rsidR="009A296B" w:rsidRPr="00917330" w14:paraId="3AB96BBF" w14:textId="77777777" w:rsidTr="005C18FD">
        <w:trPr>
          <w:trHeight w:val="1225"/>
        </w:trPr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70AD18A" w14:textId="77777777" w:rsidR="009A296B" w:rsidRPr="009C3A4B" w:rsidRDefault="009A296B" w:rsidP="009A296B">
            <w:pPr>
              <w:pStyle w:val="Aufzhlung"/>
              <w:rPr>
                <w:color w:val="auto"/>
              </w:rPr>
            </w:pPr>
            <w:r w:rsidRPr="009C3A4B">
              <w:rPr>
                <w:color w:val="auto"/>
              </w:rPr>
              <w:t xml:space="preserve">Betrifft das Referenzprojekt ein Bauvolumen (KG200-700) &gt;50 Mio. Euro (netto)? </w:t>
            </w:r>
          </w:p>
          <w:p w14:paraId="542C6455" w14:textId="77777777" w:rsidR="009A296B" w:rsidRPr="009C3A4B" w:rsidRDefault="009A296B" w:rsidP="009A296B">
            <w:pPr>
              <w:pStyle w:val="Aufzhlung"/>
              <w:rPr>
                <w:color w:val="auto"/>
              </w:rPr>
            </w:pP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326E6C7" w14:textId="77777777" w:rsidR="009A296B" w:rsidRPr="009C3A4B" w:rsidRDefault="00000000" w:rsidP="009A296B">
            <w:pPr>
              <w:pStyle w:val="Aufzhlung"/>
              <w:rPr>
                <w:color w:val="auto"/>
              </w:rPr>
            </w:pPr>
            <w:sdt>
              <w:sdtPr>
                <w:rPr>
                  <w:color w:val="auto"/>
                </w:rPr>
                <w:id w:val="-455637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96B" w:rsidRPr="009C3A4B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9A296B" w:rsidRPr="009C3A4B">
              <w:rPr>
                <w:color w:val="auto"/>
              </w:rPr>
              <w:t xml:space="preserve"> ja</w:t>
            </w:r>
          </w:p>
          <w:p w14:paraId="267027ED" w14:textId="77777777" w:rsidR="009A296B" w:rsidRPr="009C3A4B" w:rsidRDefault="00000000" w:rsidP="009A296B">
            <w:pPr>
              <w:pStyle w:val="Aufzhlung"/>
              <w:rPr>
                <w:color w:val="auto"/>
              </w:rPr>
            </w:pPr>
            <w:sdt>
              <w:sdtPr>
                <w:rPr>
                  <w:color w:val="auto"/>
                </w:rPr>
                <w:id w:val="642397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96B" w:rsidRPr="009C3A4B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sdtContent>
            </w:sdt>
            <w:r w:rsidR="009A296B" w:rsidRPr="009C3A4B">
              <w:rPr>
                <w:color w:val="auto"/>
              </w:rPr>
              <w:t xml:space="preserve"> nein</w:t>
            </w:r>
          </w:p>
          <w:p w14:paraId="37B87B73" w14:textId="77777777" w:rsidR="009A296B" w:rsidRPr="009C3A4B" w:rsidRDefault="009A296B" w:rsidP="009A296B">
            <w:pPr>
              <w:pStyle w:val="Aufzhlung"/>
              <w:rPr>
                <w:color w:val="auto"/>
              </w:rPr>
            </w:pPr>
            <w:r w:rsidRPr="009C3A4B">
              <w:rPr>
                <w:color w:val="auto"/>
              </w:rPr>
              <w:t>Angabe der BGF:</w:t>
            </w:r>
          </w:p>
          <w:sdt>
            <w:sdtPr>
              <w:rPr>
                <w:color w:val="auto"/>
              </w:rPr>
              <w:id w:val="-239180786"/>
              <w:placeholder>
                <w:docPart w:val="26CEB00D8C4144899F329E7C0F6B3900"/>
              </w:placeholder>
              <w:showingPlcHdr/>
            </w:sdtPr>
            <w:sdtContent>
              <w:p w14:paraId="3B64C823" w14:textId="77777777" w:rsidR="009A296B" w:rsidRPr="009C3A4B" w:rsidRDefault="009A296B" w:rsidP="009A296B">
                <w:pPr>
                  <w:pStyle w:val="Aufzhlung"/>
                  <w:rPr>
                    <w:color w:val="auto"/>
                  </w:rPr>
                </w:pPr>
                <w:r w:rsidRPr="009C3A4B">
                  <w:rPr>
                    <w:rStyle w:val="Platzhaltertext"/>
                    <w:color w:val="auto"/>
                    <w:highlight w:val="yellow"/>
                  </w:rPr>
                  <w:t>Text eingeben</w:t>
                </w:r>
              </w:p>
            </w:sdtContent>
          </w:sdt>
          <w:p w14:paraId="245ECCFE" w14:textId="77777777" w:rsidR="009A296B" w:rsidRPr="009C3A4B" w:rsidRDefault="009A296B" w:rsidP="009A296B">
            <w:pPr>
              <w:pStyle w:val="Aufzhlung"/>
              <w:rPr>
                <w:color w:val="auto"/>
              </w:rPr>
            </w:pPr>
          </w:p>
          <w:p w14:paraId="63EB03CA" w14:textId="77777777" w:rsidR="009A296B" w:rsidRPr="009C3A4B" w:rsidRDefault="009A296B" w:rsidP="009A296B">
            <w:pPr>
              <w:pStyle w:val="Aufzhlung"/>
              <w:jc w:val="left"/>
              <w:rPr>
                <w:color w:val="auto"/>
              </w:rPr>
            </w:pPr>
            <w:r w:rsidRPr="009C3A4B">
              <w:rPr>
                <w:color w:val="auto"/>
              </w:rPr>
              <w:t xml:space="preserve">Angabe Bauvolumen (KG200-700) </w:t>
            </w:r>
            <w:r w:rsidRPr="009C3A4B">
              <w:rPr>
                <w:color w:val="auto"/>
              </w:rPr>
              <w:br/>
              <w:t>&gt;50 Mio. Euro (netto):</w:t>
            </w:r>
          </w:p>
          <w:sdt>
            <w:sdtPr>
              <w:rPr>
                <w:color w:val="auto"/>
              </w:rPr>
              <w:id w:val="-1216819017"/>
              <w:placeholder>
                <w:docPart w:val="1C1C4EF2B7C04FF2AA9EC4CCBB81D5B4"/>
              </w:placeholder>
              <w:showingPlcHdr/>
            </w:sdtPr>
            <w:sdtContent>
              <w:p w14:paraId="4611FA3A" w14:textId="49FD3C37" w:rsidR="009A296B" w:rsidRPr="009C3A4B" w:rsidRDefault="009A296B" w:rsidP="009A296B">
                <w:pPr>
                  <w:pStyle w:val="Aufzhlung"/>
                  <w:rPr>
                    <w:color w:val="auto"/>
                  </w:rPr>
                </w:pPr>
                <w:r w:rsidRPr="009C3A4B">
                  <w:rPr>
                    <w:rStyle w:val="Platzhaltertext"/>
                    <w:color w:val="auto"/>
                    <w:highlight w:val="yellow"/>
                  </w:rPr>
                  <w:t>Text eingeben</w:t>
                </w:r>
              </w:p>
            </w:sdtContent>
          </w:sdt>
        </w:tc>
      </w:tr>
      <w:tr w:rsidR="00375203" w:rsidRPr="00917330" w14:paraId="65653BCB" w14:textId="77777777" w:rsidTr="005C18FD"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0BFB424F" w14:textId="415CC049" w:rsidR="00375203" w:rsidRDefault="00375203" w:rsidP="00375203">
            <w:pPr>
              <w:pStyle w:val="Aufzhlung"/>
            </w:pPr>
            <w:r>
              <w:lastRenderedPageBreak/>
              <w:t>Be</w:t>
            </w:r>
            <w:r w:rsidR="000336CB">
              <w:t>inhalte</w:t>
            </w:r>
            <w:r>
              <w:t xml:space="preserve">t die Referenz </w:t>
            </w:r>
            <w:r w:rsidR="000336CB">
              <w:t>Vergabeverfahren für Planung-/Bauleistungen sowie baurechtliche Rechtsfragen im Krankenhausbau?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12B7770" w14:textId="77777777" w:rsidR="00375203" w:rsidRDefault="00000000" w:rsidP="00375203">
            <w:pPr>
              <w:pStyle w:val="Aufzhlung"/>
            </w:pPr>
            <w:sdt>
              <w:sdtPr>
                <w:id w:val="-555392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520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75203">
              <w:t xml:space="preserve"> ja</w:t>
            </w:r>
          </w:p>
          <w:p w14:paraId="3B91DA01" w14:textId="77777777" w:rsidR="00375203" w:rsidRDefault="00000000" w:rsidP="00375203">
            <w:pPr>
              <w:pStyle w:val="Aufzhlung"/>
            </w:pPr>
            <w:sdt>
              <w:sdtPr>
                <w:id w:val="1985192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7520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75203">
              <w:t xml:space="preserve"> nein</w:t>
            </w:r>
          </w:p>
        </w:tc>
      </w:tr>
      <w:tr w:rsidR="0052527A" w:rsidRPr="00917330" w14:paraId="6232A532" w14:textId="77777777" w:rsidTr="00C71E25">
        <w:tc>
          <w:tcPr>
            <w:tcW w:w="4905" w:type="dxa"/>
            <w:tcBorders>
              <w:left w:val="nil"/>
              <w:right w:val="nil"/>
            </w:tcBorders>
          </w:tcPr>
          <w:p w14:paraId="22D09E07" w14:textId="77777777" w:rsidR="0052527A" w:rsidRDefault="0052527A" w:rsidP="0052527A">
            <w:pPr>
              <w:pStyle w:val="Aufzhlung"/>
            </w:pPr>
            <w:r>
              <w:t>Stammt die Referenz auf den letzten 7 Jahren und wurde mindestens über 1 Jahr begleitet?</w:t>
            </w:r>
          </w:p>
          <w:p w14:paraId="445A4DB5" w14:textId="1A360ACD" w:rsidR="00E67D86" w:rsidRDefault="00E67D86" w:rsidP="0052527A">
            <w:pPr>
              <w:pStyle w:val="Aufzhlung"/>
            </w:pPr>
            <w:r>
              <w:t>(</w:t>
            </w:r>
            <w:r w:rsidRPr="00E67D86">
              <w:t>gerechnet ab dem Zeitpunkt des Endes der Teilnahmefrist</w:t>
            </w:r>
            <w:r>
              <w:t>)</w:t>
            </w:r>
          </w:p>
        </w:tc>
        <w:tc>
          <w:tcPr>
            <w:tcW w:w="4309" w:type="dxa"/>
            <w:gridSpan w:val="2"/>
            <w:tcBorders>
              <w:left w:val="nil"/>
              <w:right w:val="nil"/>
            </w:tcBorders>
          </w:tcPr>
          <w:p w14:paraId="58CD0C81" w14:textId="77777777" w:rsidR="0052527A" w:rsidRDefault="00000000" w:rsidP="0052527A">
            <w:pPr>
              <w:pStyle w:val="Aufzhlung"/>
            </w:pPr>
            <w:sdt>
              <w:sdtPr>
                <w:id w:val="-1660146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52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2527A">
              <w:t xml:space="preserve"> ja</w:t>
            </w:r>
          </w:p>
          <w:p w14:paraId="5E2F934C" w14:textId="4D659EB5" w:rsidR="0052527A" w:rsidRDefault="00000000" w:rsidP="0052527A">
            <w:pPr>
              <w:pStyle w:val="Aufzhlung"/>
            </w:pPr>
            <w:sdt>
              <w:sdtPr>
                <w:id w:val="-105792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527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52527A">
              <w:t xml:space="preserve"> nein </w:t>
            </w:r>
          </w:p>
        </w:tc>
      </w:tr>
      <w:tr w:rsidR="0096592C" w:rsidRPr="00917330" w14:paraId="1851182E" w14:textId="77777777" w:rsidTr="00784A89">
        <w:trPr>
          <w:trHeight w:val="1552"/>
        </w:trPr>
        <w:tc>
          <w:tcPr>
            <w:tcW w:w="4905" w:type="dxa"/>
            <w:tcBorders>
              <w:left w:val="nil"/>
              <w:bottom w:val="single" w:sz="4" w:space="0" w:color="auto"/>
              <w:right w:val="nil"/>
            </w:tcBorders>
          </w:tcPr>
          <w:p w14:paraId="4DD9EEBF" w14:textId="2FC31263" w:rsidR="0096592C" w:rsidRDefault="0096592C" w:rsidP="00A53A1E">
            <w:pPr>
              <w:pStyle w:val="Aufzhlung"/>
              <w:jc w:val="left"/>
            </w:pPr>
            <w:r>
              <w:t>Die Referenz wurde von Personen gem. Anlage FB13</w:t>
            </w:r>
            <w:r w:rsidR="00C71E25">
              <w:t>b</w:t>
            </w:r>
            <w:r>
              <w:t xml:space="preserve"> – Personenbezogene Referenzen – bearbeitet:</w:t>
            </w:r>
          </w:p>
          <w:p w14:paraId="3CA8ECC1" w14:textId="77777777" w:rsidR="0096592C" w:rsidRDefault="0096592C" w:rsidP="0096592C">
            <w:pPr>
              <w:pStyle w:val="Aufzhlung"/>
              <w:numPr>
                <w:ilvl w:val="0"/>
                <w:numId w:val="45"/>
              </w:numPr>
            </w:pPr>
            <w:r>
              <w:t>Projektleiter</w:t>
            </w:r>
          </w:p>
          <w:p w14:paraId="378F7A03" w14:textId="77777777" w:rsidR="0096592C" w:rsidRDefault="0096592C" w:rsidP="0096592C">
            <w:pPr>
              <w:pStyle w:val="Aufzhlung"/>
              <w:numPr>
                <w:ilvl w:val="0"/>
                <w:numId w:val="45"/>
              </w:numPr>
            </w:pPr>
            <w:r>
              <w:t>Stellvertretender Projektleiter</w:t>
            </w:r>
          </w:p>
          <w:p w14:paraId="16488D06" w14:textId="77777777" w:rsidR="0096592C" w:rsidRDefault="0096592C" w:rsidP="0096592C">
            <w:pPr>
              <w:pStyle w:val="Aufzhlung"/>
              <w:numPr>
                <w:ilvl w:val="0"/>
                <w:numId w:val="45"/>
              </w:numPr>
            </w:pPr>
            <w:r>
              <w:t>Projektmitarbeiter.</w:t>
            </w:r>
          </w:p>
        </w:tc>
        <w:tc>
          <w:tcPr>
            <w:tcW w:w="430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856E10A" w14:textId="77777777" w:rsidR="0096592C" w:rsidRDefault="0096592C" w:rsidP="00784A89">
            <w:pPr>
              <w:pStyle w:val="Aufzhlung"/>
              <w:rPr>
                <w:rFonts w:ascii="MS Gothic" w:eastAsia="MS Gothic" w:hAnsi="MS Gothic"/>
              </w:rPr>
            </w:pPr>
          </w:p>
          <w:p w14:paraId="38042FE0" w14:textId="77777777" w:rsidR="0096592C" w:rsidRDefault="0096592C" w:rsidP="00784A89">
            <w:pPr>
              <w:pStyle w:val="Aufzhlung"/>
              <w:rPr>
                <w:rFonts w:ascii="MS Gothic" w:eastAsia="MS Gothic" w:hAnsi="MS Gothic"/>
              </w:rPr>
            </w:pPr>
          </w:p>
          <w:p w14:paraId="13AD65CA" w14:textId="77777777" w:rsidR="0096592C" w:rsidRDefault="0096592C" w:rsidP="00784A89">
            <w:pPr>
              <w:pStyle w:val="Aufzhlung"/>
              <w:rPr>
                <w:rFonts w:ascii="MS Gothic" w:eastAsia="MS Gothic" w:hAnsi="MS Gothic"/>
              </w:rPr>
            </w:pPr>
          </w:p>
          <w:p w14:paraId="7E26BFCF" w14:textId="77777777" w:rsidR="0096592C" w:rsidRDefault="00000000" w:rsidP="00784A89">
            <w:pPr>
              <w:pStyle w:val="Aufzhlung"/>
            </w:pPr>
            <w:sdt>
              <w:sdtPr>
                <w:id w:val="-1469737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59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592C">
              <w:t xml:space="preserve"> ja</w:t>
            </w:r>
          </w:p>
          <w:p w14:paraId="2F9968B4" w14:textId="77777777" w:rsidR="0096592C" w:rsidRDefault="00000000" w:rsidP="00784A89">
            <w:pPr>
              <w:pStyle w:val="Aufzhlung"/>
            </w:pPr>
            <w:sdt>
              <w:sdtPr>
                <w:id w:val="-1317799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59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592C">
              <w:t xml:space="preserve"> ja</w:t>
            </w:r>
          </w:p>
          <w:p w14:paraId="2B5288A6" w14:textId="77777777" w:rsidR="0096592C" w:rsidRPr="00784A89" w:rsidRDefault="00000000" w:rsidP="00784A89">
            <w:pPr>
              <w:pStyle w:val="Aufzhlung"/>
            </w:pPr>
            <w:sdt>
              <w:sdtPr>
                <w:id w:val="-312253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6592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6592C">
              <w:t xml:space="preserve"> ja</w:t>
            </w:r>
          </w:p>
        </w:tc>
      </w:tr>
    </w:tbl>
    <w:p w14:paraId="57FE16FC" w14:textId="74083FC9" w:rsidR="00212AB0" w:rsidRPr="00212AB0" w:rsidRDefault="00212AB0" w:rsidP="003C23C4"/>
    <w:sectPr w:rsidR="00212AB0" w:rsidRPr="00212AB0" w:rsidSect="005E5B06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E5B08" w14:textId="77777777" w:rsidR="00B351DF" w:rsidRDefault="00B351DF" w:rsidP="00062AE7">
      <w:pPr>
        <w:spacing w:after="0" w:line="240" w:lineRule="auto"/>
      </w:pPr>
      <w:r>
        <w:separator/>
      </w:r>
    </w:p>
  </w:endnote>
  <w:endnote w:type="continuationSeparator" w:id="0">
    <w:p w14:paraId="13101AB4" w14:textId="77777777" w:rsidR="00B351DF" w:rsidRDefault="00B351DF" w:rsidP="00062AE7">
      <w:pPr>
        <w:spacing w:after="0" w:line="240" w:lineRule="auto"/>
      </w:pPr>
      <w:r>
        <w:continuationSeparator/>
      </w:r>
    </w:p>
  </w:endnote>
  <w:endnote w:type="continuationNotice" w:id="1">
    <w:p w14:paraId="1DA27490" w14:textId="77777777" w:rsidR="00B351DF" w:rsidRDefault="00B351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0D332" w14:textId="41FF151A" w:rsidR="009D3BF1" w:rsidRDefault="009D3BF1" w:rsidP="009D3BF1">
    <w:pPr>
      <w:pStyle w:val="Fuzeile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830F37">
      <w:rPr>
        <w:noProof/>
        <w:sz w:val="16"/>
        <w:szCs w:val="16"/>
      </w:rPr>
      <w:t>KVBS2_711.00_AUU_TNW FB13a Unternehmensreferenzen 719.04 Index B_f_20260601</w:t>
    </w:r>
    <w:r>
      <w:rPr>
        <w:sz w:val="16"/>
        <w:szCs w:val="16"/>
      </w:rPr>
      <w:fldChar w:fldCharType="end"/>
    </w:r>
  </w:p>
  <w:p w14:paraId="1BA30F91" w14:textId="77777777" w:rsidR="00995D9B" w:rsidRPr="009D3BF1" w:rsidRDefault="00995D9B" w:rsidP="009D3BF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378F7" w14:textId="77777777" w:rsidR="00B351DF" w:rsidRDefault="00B351DF" w:rsidP="00062AE7">
      <w:pPr>
        <w:spacing w:after="0" w:line="240" w:lineRule="auto"/>
      </w:pPr>
      <w:r>
        <w:separator/>
      </w:r>
    </w:p>
  </w:footnote>
  <w:footnote w:type="continuationSeparator" w:id="0">
    <w:p w14:paraId="71571CC7" w14:textId="77777777" w:rsidR="00B351DF" w:rsidRDefault="00B351DF" w:rsidP="00062AE7">
      <w:pPr>
        <w:spacing w:after="0" w:line="240" w:lineRule="auto"/>
      </w:pPr>
      <w:r>
        <w:continuationSeparator/>
      </w:r>
    </w:p>
  </w:footnote>
  <w:footnote w:type="continuationNotice" w:id="1">
    <w:p w14:paraId="041694E5" w14:textId="77777777" w:rsidR="00B351DF" w:rsidRDefault="00B351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0EF94C86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7D2B58E" w14:textId="0B55C4AF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  <w:r w:rsidR="00FD51DA">
            <w:rPr>
              <w:b/>
              <w:bCs/>
              <w:color w:val="009FE3" w:themeColor="accent1"/>
            </w:rPr>
            <w:t xml:space="preserve"> Index B</w:t>
          </w:r>
        </w:p>
        <w:p w14:paraId="798BED10" w14:textId="40DBA30D" w:rsidR="00A073B4" w:rsidRPr="00121251" w:rsidRDefault="008C4AA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>
            <w:rPr>
              <w:b/>
              <w:bCs/>
              <w:color w:val="009FE3" w:themeColor="accent1"/>
              <w:sz w:val="44"/>
              <w:szCs w:val="44"/>
            </w:rPr>
            <w:t>13</w:t>
          </w:r>
          <w:r w:rsidR="00963F83">
            <w:rPr>
              <w:b/>
              <w:bCs/>
              <w:color w:val="009FE3" w:themeColor="accent1"/>
              <w:sz w:val="44"/>
              <w:szCs w:val="44"/>
            </w:rPr>
            <w:t>a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8126EE9" w14:textId="77777777" w:rsidR="00A073B4" w:rsidRPr="008B4442" w:rsidRDefault="00F11CC3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  <w:sz w:val="32"/>
              <w:szCs w:val="32"/>
            </w:rPr>
            <w:t>Unternehmensreferenzen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63589EE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1" behindDoc="0" locked="0" layoutInCell="1" allowOverlap="1" wp14:anchorId="21F909CE" wp14:editId="69F9F19C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4B7B4E6D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0CF97B16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59F3BCA1" w14:textId="70BF72C1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r w:rsidR="0052527A">
            <w:rPr>
              <w:color w:val="666F7A" w:themeColor="text2"/>
            </w:rPr>
            <w:t>KVBS2_719.04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6984AD2" w14:textId="6C30BFA6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547C9A6A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565DA18D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589AEB7F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A493B6E" w14:textId="77777777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679D20F" w14:textId="77777777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A7C8741" w14:textId="77777777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34B6DC58" wp14:editId="662FDA4F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681882F9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610B8F5D" w14:textId="77777777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1387C744" w14:textId="77777777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AF4456E" w14:textId="77777777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0F656785" w14:textId="77777777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964"/>
    <w:multiLevelType w:val="hybridMultilevel"/>
    <w:tmpl w:val="97505F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F3C82"/>
    <w:multiLevelType w:val="hybridMultilevel"/>
    <w:tmpl w:val="F3E2C72C"/>
    <w:lvl w:ilvl="0" w:tplc="900ED378">
      <w:start w:val="1"/>
      <w:numFmt w:val="decimal"/>
      <w:lvlText w:val="%1."/>
      <w:lvlJc w:val="left"/>
      <w:pPr>
        <w:ind w:left="720" w:hanging="360"/>
      </w:pPr>
    </w:lvl>
    <w:lvl w:ilvl="1" w:tplc="4A3C550A">
      <w:start w:val="1"/>
      <w:numFmt w:val="lowerLetter"/>
      <w:lvlText w:val="%2."/>
      <w:lvlJc w:val="left"/>
      <w:pPr>
        <w:ind w:left="1440" w:hanging="360"/>
      </w:pPr>
    </w:lvl>
    <w:lvl w:ilvl="2" w:tplc="C11E21CE">
      <w:start w:val="1"/>
      <w:numFmt w:val="lowerRoman"/>
      <w:lvlText w:val="%3."/>
      <w:lvlJc w:val="right"/>
      <w:pPr>
        <w:ind w:left="2160" w:hanging="180"/>
      </w:pPr>
    </w:lvl>
    <w:lvl w:ilvl="3" w:tplc="286AD58A">
      <w:start w:val="1"/>
      <w:numFmt w:val="decimal"/>
      <w:lvlText w:val="%4."/>
      <w:lvlJc w:val="left"/>
      <w:pPr>
        <w:ind w:left="2880" w:hanging="360"/>
      </w:pPr>
    </w:lvl>
    <w:lvl w:ilvl="4" w:tplc="B70CBB8A">
      <w:start w:val="1"/>
      <w:numFmt w:val="lowerLetter"/>
      <w:lvlText w:val="%5."/>
      <w:lvlJc w:val="left"/>
      <w:pPr>
        <w:ind w:left="3600" w:hanging="360"/>
      </w:pPr>
    </w:lvl>
    <w:lvl w:ilvl="5" w:tplc="3FEEE2EC">
      <w:start w:val="1"/>
      <w:numFmt w:val="lowerRoman"/>
      <w:lvlText w:val="%6."/>
      <w:lvlJc w:val="right"/>
      <w:pPr>
        <w:ind w:left="4320" w:hanging="180"/>
      </w:pPr>
    </w:lvl>
    <w:lvl w:ilvl="6" w:tplc="34D0A048">
      <w:start w:val="1"/>
      <w:numFmt w:val="decimal"/>
      <w:lvlText w:val="%7."/>
      <w:lvlJc w:val="left"/>
      <w:pPr>
        <w:ind w:left="5040" w:hanging="360"/>
      </w:pPr>
    </w:lvl>
    <w:lvl w:ilvl="7" w:tplc="6778D1B8">
      <w:start w:val="1"/>
      <w:numFmt w:val="lowerLetter"/>
      <w:lvlText w:val="%8."/>
      <w:lvlJc w:val="left"/>
      <w:pPr>
        <w:ind w:left="5760" w:hanging="360"/>
      </w:pPr>
    </w:lvl>
    <w:lvl w:ilvl="8" w:tplc="0A28079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86035"/>
    <w:multiLevelType w:val="hybridMultilevel"/>
    <w:tmpl w:val="6680D0F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27B96"/>
    <w:multiLevelType w:val="hybridMultilevel"/>
    <w:tmpl w:val="97505F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572E3"/>
    <w:multiLevelType w:val="hybridMultilevel"/>
    <w:tmpl w:val="F19EEA3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0135C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07BB8"/>
    <w:multiLevelType w:val="hybridMultilevel"/>
    <w:tmpl w:val="F19EEA3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07418"/>
    <w:multiLevelType w:val="hybridMultilevel"/>
    <w:tmpl w:val="F19EEA3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35E25"/>
    <w:multiLevelType w:val="multilevel"/>
    <w:tmpl w:val="C5B42750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7F6D4"/>
    <w:multiLevelType w:val="hybridMultilevel"/>
    <w:tmpl w:val="4B488CD4"/>
    <w:lvl w:ilvl="0" w:tplc="26E0CF16">
      <w:start w:val="1"/>
      <w:numFmt w:val="decimal"/>
      <w:lvlText w:val="%1."/>
      <w:lvlJc w:val="left"/>
      <w:pPr>
        <w:ind w:left="720" w:hanging="360"/>
      </w:pPr>
    </w:lvl>
    <w:lvl w:ilvl="1" w:tplc="0BD65DA2">
      <w:start w:val="1"/>
      <w:numFmt w:val="lowerLetter"/>
      <w:lvlText w:val="%2."/>
      <w:lvlJc w:val="left"/>
      <w:pPr>
        <w:ind w:left="1440" w:hanging="360"/>
      </w:pPr>
    </w:lvl>
    <w:lvl w:ilvl="2" w:tplc="75D6FD2E">
      <w:start w:val="1"/>
      <w:numFmt w:val="lowerRoman"/>
      <w:lvlText w:val="%3."/>
      <w:lvlJc w:val="right"/>
      <w:pPr>
        <w:ind w:left="2160" w:hanging="180"/>
      </w:pPr>
    </w:lvl>
    <w:lvl w:ilvl="3" w:tplc="8EAE12D0">
      <w:start w:val="1"/>
      <w:numFmt w:val="decimal"/>
      <w:lvlText w:val="%4."/>
      <w:lvlJc w:val="left"/>
      <w:pPr>
        <w:ind w:left="2880" w:hanging="360"/>
      </w:pPr>
    </w:lvl>
    <w:lvl w:ilvl="4" w:tplc="1C98761C">
      <w:start w:val="1"/>
      <w:numFmt w:val="lowerLetter"/>
      <w:lvlText w:val="%5."/>
      <w:lvlJc w:val="left"/>
      <w:pPr>
        <w:ind w:left="3600" w:hanging="360"/>
      </w:pPr>
    </w:lvl>
    <w:lvl w:ilvl="5" w:tplc="879C0832">
      <w:start w:val="1"/>
      <w:numFmt w:val="lowerRoman"/>
      <w:lvlText w:val="%6."/>
      <w:lvlJc w:val="right"/>
      <w:pPr>
        <w:ind w:left="4320" w:hanging="180"/>
      </w:pPr>
    </w:lvl>
    <w:lvl w:ilvl="6" w:tplc="BDA2645E">
      <w:start w:val="1"/>
      <w:numFmt w:val="decimal"/>
      <w:lvlText w:val="%7."/>
      <w:lvlJc w:val="left"/>
      <w:pPr>
        <w:ind w:left="5040" w:hanging="360"/>
      </w:pPr>
    </w:lvl>
    <w:lvl w:ilvl="7" w:tplc="E20C9B80">
      <w:start w:val="1"/>
      <w:numFmt w:val="lowerLetter"/>
      <w:lvlText w:val="%8."/>
      <w:lvlJc w:val="left"/>
      <w:pPr>
        <w:ind w:left="5760" w:hanging="360"/>
      </w:pPr>
    </w:lvl>
    <w:lvl w:ilvl="8" w:tplc="2A50B13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3C1E1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9FE3" w:themeColor="accent1"/>
        <w:sz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E937D8D"/>
    <w:multiLevelType w:val="hybridMultilevel"/>
    <w:tmpl w:val="F1DE633E"/>
    <w:lvl w:ilvl="0" w:tplc="BB983F0A">
      <w:start w:val="1"/>
      <w:numFmt w:val="decimal"/>
      <w:lvlText w:val="%1."/>
      <w:lvlJc w:val="left"/>
      <w:pPr>
        <w:ind w:left="720" w:hanging="360"/>
      </w:pPr>
    </w:lvl>
    <w:lvl w:ilvl="1" w:tplc="C6345898">
      <w:start w:val="1"/>
      <w:numFmt w:val="lowerLetter"/>
      <w:lvlText w:val="%2."/>
      <w:lvlJc w:val="left"/>
      <w:pPr>
        <w:ind w:left="1440" w:hanging="360"/>
      </w:pPr>
    </w:lvl>
    <w:lvl w:ilvl="2" w:tplc="2A9AB336">
      <w:start w:val="1"/>
      <w:numFmt w:val="lowerRoman"/>
      <w:lvlText w:val="%3."/>
      <w:lvlJc w:val="right"/>
      <w:pPr>
        <w:ind w:left="2160" w:hanging="180"/>
      </w:pPr>
    </w:lvl>
    <w:lvl w:ilvl="3" w:tplc="9D1EF348">
      <w:start w:val="1"/>
      <w:numFmt w:val="decimal"/>
      <w:lvlText w:val="%4."/>
      <w:lvlJc w:val="left"/>
      <w:pPr>
        <w:ind w:left="2880" w:hanging="360"/>
      </w:pPr>
    </w:lvl>
    <w:lvl w:ilvl="4" w:tplc="D660A22C">
      <w:start w:val="1"/>
      <w:numFmt w:val="lowerLetter"/>
      <w:lvlText w:val="%5."/>
      <w:lvlJc w:val="left"/>
      <w:pPr>
        <w:ind w:left="3600" w:hanging="360"/>
      </w:pPr>
    </w:lvl>
    <w:lvl w:ilvl="5" w:tplc="14823FAE">
      <w:start w:val="1"/>
      <w:numFmt w:val="lowerRoman"/>
      <w:lvlText w:val="%6."/>
      <w:lvlJc w:val="right"/>
      <w:pPr>
        <w:ind w:left="4320" w:hanging="180"/>
      </w:pPr>
    </w:lvl>
    <w:lvl w:ilvl="6" w:tplc="58983DC2">
      <w:start w:val="1"/>
      <w:numFmt w:val="decimal"/>
      <w:lvlText w:val="%7."/>
      <w:lvlJc w:val="left"/>
      <w:pPr>
        <w:ind w:left="5040" w:hanging="360"/>
      </w:pPr>
    </w:lvl>
    <w:lvl w:ilvl="7" w:tplc="AE521166">
      <w:start w:val="1"/>
      <w:numFmt w:val="lowerLetter"/>
      <w:lvlText w:val="%8."/>
      <w:lvlJc w:val="left"/>
      <w:pPr>
        <w:ind w:left="5760" w:hanging="360"/>
      </w:pPr>
    </w:lvl>
    <w:lvl w:ilvl="8" w:tplc="CDF6F76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441B3"/>
    <w:multiLevelType w:val="hybridMultilevel"/>
    <w:tmpl w:val="C51A28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1E4F"/>
    <w:multiLevelType w:val="hybridMultilevel"/>
    <w:tmpl w:val="CF86FEC8"/>
    <w:lvl w:ilvl="0" w:tplc="0EB6D9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567624B"/>
    <w:multiLevelType w:val="hybridMultilevel"/>
    <w:tmpl w:val="FFFFFFFF"/>
    <w:lvl w:ilvl="0" w:tplc="DFDC9828">
      <w:start w:val="1"/>
      <w:numFmt w:val="decimal"/>
      <w:lvlText w:val="%1."/>
      <w:lvlJc w:val="left"/>
      <w:pPr>
        <w:ind w:left="720" w:hanging="360"/>
      </w:pPr>
    </w:lvl>
    <w:lvl w:ilvl="1" w:tplc="DDB4E822">
      <w:start w:val="1"/>
      <w:numFmt w:val="lowerLetter"/>
      <w:lvlText w:val="%2."/>
      <w:lvlJc w:val="left"/>
      <w:pPr>
        <w:ind w:left="1440" w:hanging="360"/>
      </w:pPr>
    </w:lvl>
    <w:lvl w:ilvl="2" w:tplc="0B262B28">
      <w:start w:val="1"/>
      <w:numFmt w:val="lowerRoman"/>
      <w:lvlText w:val="%3."/>
      <w:lvlJc w:val="right"/>
      <w:pPr>
        <w:ind w:left="2160" w:hanging="180"/>
      </w:pPr>
    </w:lvl>
    <w:lvl w:ilvl="3" w:tplc="F138A630">
      <w:start w:val="1"/>
      <w:numFmt w:val="decimal"/>
      <w:lvlText w:val="%4."/>
      <w:lvlJc w:val="left"/>
      <w:pPr>
        <w:ind w:left="2880" w:hanging="360"/>
      </w:pPr>
    </w:lvl>
    <w:lvl w:ilvl="4" w:tplc="0582BB42">
      <w:start w:val="1"/>
      <w:numFmt w:val="lowerLetter"/>
      <w:lvlText w:val="%5."/>
      <w:lvlJc w:val="left"/>
      <w:pPr>
        <w:ind w:left="3600" w:hanging="360"/>
      </w:pPr>
    </w:lvl>
    <w:lvl w:ilvl="5" w:tplc="6C5A35E4">
      <w:start w:val="1"/>
      <w:numFmt w:val="lowerRoman"/>
      <w:lvlText w:val="%6."/>
      <w:lvlJc w:val="right"/>
      <w:pPr>
        <w:ind w:left="4320" w:hanging="180"/>
      </w:pPr>
    </w:lvl>
    <w:lvl w:ilvl="6" w:tplc="E5801E92">
      <w:start w:val="1"/>
      <w:numFmt w:val="decimal"/>
      <w:lvlText w:val="%7."/>
      <w:lvlJc w:val="left"/>
      <w:pPr>
        <w:ind w:left="5040" w:hanging="360"/>
      </w:pPr>
    </w:lvl>
    <w:lvl w:ilvl="7" w:tplc="1218A4E8">
      <w:start w:val="1"/>
      <w:numFmt w:val="lowerLetter"/>
      <w:lvlText w:val="%8."/>
      <w:lvlJc w:val="left"/>
      <w:pPr>
        <w:ind w:left="5760" w:hanging="360"/>
      </w:pPr>
    </w:lvl>
    <w:lvl w:ilvl="8" w:tplc="F0B6FD5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D743F48"/>
    <w:multiLevelType w:val="hybridMultilevel"/>
    <w:tmpl w:val="C8AC1052"/>
    <w:lvl w:ilvl="0" w:tplc="8BC805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B4A2C"/>
    <w:multiLevelType w:val="hybridMultilevel"/>
    <w:tmpl w:val="5E881F84"/>
    <w:lvl w:ilvl="0" w:tplc="4A422E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3BEB53"/>
    <w:multiLevelType w:val="hybridMultilevel"/>
    <w:tmpl w:val="719E3628"/>
    <w:lvl w:ilvl="0" w:tplc="055CED18">
      <w:start w:val="1"/>
      <w:numFmt w:val="decimal"/>
      <w:lvlText w:val="%1."/>
      <w:lvlJc w:val="left"/>
      <w:pPr>
        <w:ind w:left="720" w:hanging="360"/>
      </w:pPr>
    </w:lvl>
    <w:lvl w:ilvl="1" w:tplc="3ADEABCC">
      <w:start w:val="1"/>
      <w:numFmt w:val="lowerLetter"/>
      <w:lvlText w:val="%2."/>
      <w:lvlJc w:val="left"/>
      <w:pPr>
        <w:ind w:left="1440" w:hanging="360"/>
      </w:pPr>
    </w:lvl>
    <w:lvl w:ilvl="2" w:tplc="54746CCA">
      <w:start w:val="1"/>
      <w:numFmt w:val="lowerRoman"/>
      <w:lvlText w:val="%3."/>
      <w:lvlJc w:val="right"/>
      <w:pPr>
        <w:ind w:left="2160" w:hanging="180"/>
      </w:pPr>
    </w:lvl>
    <w:lvl w:ilvl="3" w:tplc="F76819A6">
      <w:start w:val="1"/>
      <w:numFmt w:val="decimal"/>
      <w:lvlText w:val="%4."/>
      <w:lvlJc w:val="left"/>
      <w:pPr>
        <w:ind w:left="2880" w:hanging="360"/>
      </w:pPr>
    </w:lvl>
    <w:lvl w:ilvl="4" w:tplc="58DE9C5C">
      <w:start w:val="1"/>
      <w:numFmt w:val="lowerLetter"/>
      <w:lvlText w:val="%5."/>
      <w:lvlJc w:val="left"/>
      <w:pPr>
        <w:ind w:left="3600" w:hanging="360"/>
      </w:pPr>
    </w:lvl>
    <w:lvl w:ilvl="5" w:tplc="00AE7CCC">
      <w:start w:val="1"/>
      <w:numFmt w:val="lowerRoman"/>
      <w:lvlText w:val="%6."/>
      <w:lvlJc w:val="right"/>
      <w:pPr>
        <w:ind w:left="4320" w:hanging="180"/>
      </w:pPr>
    </w:lvl>
    <w:lvl w:ilvl="6" w:tplc="15DCDE82">
      <w:start w:val="1"/>
      <w:numFmt w:val="decimal"/>
      <w:lvlText w:val="%7."/>
      <w:lvlJc w:val="left"/>
      <w:pPr>
        <w:ind w:left="5040" w:hanging="360"/>
      </w:pPr>
    </w:lvl>
    <w:lvl w:ilvl="7" w:tplc="B9ACAC8A">
      <w:start w:val="1"/>
      <w:numFmt w:val="lowerLetter"/>
      <w:lvlText w:val="%8."/>
      <w:lvlJc w:val="left"/>
      <w:pPr>
        <w:ind w:left="5760" w:hanging="360"/>
      </w:pPr>
    </w:lvl>
    <w:lvl w:ilvl="8" w:tplc="C1848B10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3DB7B1"/>
    <w:multiLevelType w:val="hybridMultilevel"/>
    <w:tmpl w:val="701C5164"/>
    <w:lvl w:ilvl="0" w:tplc="CEB4690A">
      <w:start w:val="1"/>
      <w:numFmt w:val="decimal"/>
      <w:lvlText w:val="%1."/>
      <w:lvlJc w:val="left"/>
      <w:pPr>
        <w:ind w:left="720" w:hanging="360"/>
      </w:pPr>
    </w:lvl>
    <w:lvl w:ilvl="1" w:tplc="0128ADB8">
      <w:start w:val="1"/>
      <w:numFmt w:val="lowerLetter"/>
      <w:lvlText w:val="%2."/>
      <w:lvlJc w:val="left"/>
      <w:pPr>
        <w:ind w:left="1440" w:hanging="360"/>
      </w:pPr>
    </w:lvl>
    <w:lvl w:ilvl="2" w:tplc="0E32DB7C">
      <w:start w:val="1"/>
      <w:numFmt w:val="lowerRoman"/>
      <w:lvlText w:val="%3."/>
      <w:lvlJc w:val="right"/>
      <w:pPr>
        <w:ind w:left="2160" w:hanging="180"/>
      </w:pPr>
    </w:lvl>
    <w:lvl w:ilvl="3" w:tplc="CD88874C">
      <w:start w:val="1"/>
      <w:numFmt w:val="decimal"/>
      <w:lvlText w:val="%4."/>
      <w:lvlJc w:val="left"/>
      <w:pPr>
        <w:ind w:left="2880" w:hanging="360"/>
      </w:pPr>
    </w:lvl>
    <w:lvl w:ilvl="4" w:tplc="152EE7D8">
      <w:start w:val="1"/>
      <w:numFmt w:val="lowerLetter"/>
      <w:lvlText w:val="%5."/>
      <w:lvlJc w:val="left"/>
      <w:pPr>
        <w:ind w:left="3600" w:hanging="360"/>
      </w:pPr>
    </w:lvl>
    <w:lvl w:ilvl="5" w:tplc="D18EBBEC">
      <w:start w:val="1"/>
      <w:numFmt w:val="lowerRoman"/>
      <w:lvlText w:val="%6."/>
      <w:lvlJc w:val="right"/>
      <w:pPr>
        <w:ind w:left="4320" w:hanging="180"/>
      </w:pPr>
    </w:lvl>
    <w:lvl w:ilvl="6" w:tplc="C172A646">
      <w:start w:val="1"/>
      <w:numFmt w:val="decimal"/>
      <w:lvlText w:val="%7."/>
      <w:lvlJc w:val="left"/>
      <w:pPr>
        <w:ind w:left="5040" w:hanging="360"/>
      </w:pPr>
    </w:lvl>
    <w:lvl w:ilvl="7" w:tplc="5F48BDA0">
      <w:start w:val="1"/>
      <w:numFmt w:val="lowerLetter"/>
      <w:lvlText w:val="%8."/>
      <w:lvlJc w:val="left"/>
      <w:pPr>
        <w:ind w:left="5760" w:hanging="360"/>
      </w:pPr>
    </w:lvl>
    <w:lvl w:ilvl="8" w:tplc="37AAD72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50490A"/>
    <w:multiLevelType w:val="hybridMultilevel"/>
    <w:tmpl w:val="6680D0F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734846"/>
    <w:multiLevelType w:val="hybridMultilevel"/>
    <w:tmpl w:val="C51A28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37435B"/>
    <w:multiLevelType w:val="hybridMultilevel"/>
    <w:tmpl w:val="A50AE078"/>
    <w:lvl w:ilvl="0" w:tplc="06E6EE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5282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5846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3E2E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260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6CAE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4860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904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4C09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DF7D3C"/>
    <w:multiLevelType w:val="hybridMultilevel"/>
    <w:tmpl w:val="FFFFFFFF"/>
    <w:lvl w:ilvl="0" w:tplc="258A7626">
      <w:start w:val="1"/>
      <w:numFmt w:val="decimal"/>
      <w:lvlText w:val="%1."/>
      <w:lvlJc w:val="left"/>
      <w:pPr>
        <w:ind w:left="720" w:hanging="360"/>
      </w:pPr>
    </w:lvl>
    <w:lvl w:ilvl="1" w:tplc="102813EC">
      <w:start w:val="1"/>
      <w:numFmt w:val="lowerLetter"/>
      <w:lvlText w:val="%2."/>
      <w:lvlJc w:val="left"/>
      <w:pPr>
        <w:ind w:left="1440" w:hanging="360"/>
      </w:pPr>
    </w:lvl>
    <w:lvl w:ilvl="2" w:tplc="9A3EACCE">
      <w:start w:val="1"/>
      <w:numFmt w:val="lowerRoman"/>
      <w:lvlText w:val="%3."/>
      <w:lvlJc w:val="right"/>
      <w:pPr>
        <w:ind w:left="2160" w:hanging="180"/>
      </w:pPr>
    </w:lvl>
    <w:lvl w:ilvl="3" w:tplc="0810C2E2">
      <w:start w:val="1"/>
      <w:numFmt w:val="decimal"/>
      <w:lvlText w:val="%4."/>
      <w:lvlJc w:val="left"/>
      <w:pPr>
        <w:ind w:left="2880" w:hanging="360"/>
      </w:pPr>
    </w:lvl>
    <w:lvl w:ilvl="4" w:tplc="1222EB74">
      <w:start w:val="1"/>
      <w:numFmt w:val="lowerLetter"/>
      <w:lvlText w:val="%5."/>
      <w:lvlJc w:val="left"/>
      <w:pPr>
        <w:ind w:left="3600" w:hanging="360"/>
      </w:pPr>
    </w:lvl>
    <w:lvl w:ilvl="5" w:tplc="6E566A7E">
      <w:start w:val="1"/>
      <w:numFmt w:val="lowerRoman"/>
      <w:lvlText w:val="%6."/>
      <w:lvlJc w:val="right"/>
      <w:pPr>
        <w:ind w:left="4320" w:hanging="180"/>
      </w:pPr>
    </w:lvl>
    <w:lvl w:ilvl="6" w:tplc="BF78E786">
      <w:start w:val="1"/>
      <w:numFmt w:val="decimal"/>
      <w:lvlText w:val="%7."/>
      <w:lvlJc w:val="left"/>
      <w:pPr>
        <w:ind w:left="5040" w:hanging="360"/>
      </w:pPr>
    </w:lvl>
    <w:lvl w:ilvl="7" w:tplc="A008F9CC">
      <w:start w:val="1"/>
      <w:numFmt w:val="lowerLetter"/>
      <w:lvlText w:val="%8."/>
      <w:lvlJc w:val="left"/>
      <w:pPr>
        <w:ind w:left="5760" w:hanging="360"/>
      </w:pPr>
    </w:lvl>
    <w:lvl w:ilvl="8" w:tplc="A9B4DF80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447E67"/>
    <w:multiLevelType w:val="hybridMultilevel"/>
    <w:tmpl w:val="1C682806"/>
    <w:lvl w:ilvl="0" w:tplc="DFFEA464">
      <w:start w:val="1"/>
      <w:numFmt w:val="decimal"/>
      <w:lvlText w:val="%1."/>
      <w:lvlJc w:val="left"/>
      <w:pPr>
        <w:ind w:left="360" w:hanging="360"/>
      </w:pPr>
    </w:lvl>
    <w:lvl w:ilvl="1" w:tplc="0C1A9A18">
      <w:start w:val="1"/>
      <w:numFmt w:val="lowerLetter"/>
      <w:lvlText w:val="%2."/>
      <w:lvlJc w:val="left"/>
      <w:pPr>
        <w:ind w:left="1080" w:hanging="360"/>
      </w:pPr>
    </w:lvl>
    <w:lvl w:ilvl="2" w:tplc="19C4DB10">
      <w:start w:val="1"/>
      <w:numFmt w:val="lowerRoman"/>
      <w:lvlText w:val="%3."/>
      <w:lvlJc w:val="right"/>
      <w:pPr>
        <w:ind w:left="1800" w:hanging="180"/>
      </w:pPr>
    </w:lvl>
    <w:lvl w:ilvl="3" w:tplc="A288C6AC">
      <w:start w:val="1"/>
      <w:numFmt w:val="decimal"/>
      <w:lvlText w:val="%4."/>
      <w:lvlJc w:val="left"/>
      <w:pPr>
        <w:ind w:left="2520" w:hanging="360"/>
      </w:pPr>
    </w:lvl>
    <w:lvl w:ilvl="4" w:tplc="492CAC14">
      <w:start w:val="1"/>
      <w:numFmt w:val="lowerLetter"/>
      <w:lvlText w:val="%5."/>
      <w:lvlJc w:val="left"/>
      <w:pPr>
        <w:ind w:left="3240" w:hanging="360"/>
      </w:pPr>
    </w:lvl>
    <w:lvl w:ilvl="5" w:tplc="19BE0D2C">
      <w:start w:val="1"/>
      <w:numFmt w:val="lowerRoman"/>
      <w:lvlText w:val="%6."/>
      <w:lvlJc w:val="right"/>
      <w:pPr>
        <w:ind w:left="3960" w:hanging="180"/>
      </w:pPr>
    </w:lvl>
    <w:lvl w:ilvl="6" w:tplc="C43CD5AC">
      <w:start w:val="1"/>
      <w:numFmt w:val="decimal"/>
      <w:lvlText w:val="%7."/>
      <w:lvlJc w:val="left"/>
      <w:pPr>
        <w:ind w:left="4680" w:hanging="360"/>
      </w:pPr>
    </w:lvl>
    <w:lvl w:ilvl="7" w:tplc="DC64A884">
      <w:start w:val="1"/>
      <w:numFmt w:val="lowerLetter"/>
      <w:lvlText w:val="%8."/>
      <w:lvlJc w:val="left"/>
      <w:pPr>
        <w:ind w:left="5400" w:hanging="360"/>
      </w:pPr>
    </w:lvl>
    <w:lvl w:ilvl="8" w:tplc="794A6C74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31454D2"/>
    <w:multiLevelType w:val="hybridMultilevel"/>
    <w:tmpl w:val="B4C6C1A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8D6D0E"/>
    <w:multiLevelType w:val="hybridMultilevel"/>
    <w:tmpl w:val="226AC116"/>
    <w:lvl w:ilvl="0" w:tplc="9886F9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141DE"/>
    <w:multiLevelType w:val="hybridMultilevel"/>
    <w:tmpl w:val="97505F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C75F7C"/>
    <w:multiLevelType w:val="hybridMultilevel"/>
    <w:tmpl w:val="59B4BA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E4EBD"/>
    <w:multiLevelType w:val="hybridMultilevel"/>
    <w:tmpl w:val="C51A28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549734">
    <w:abstractNumId w:val="27"/>
  </w:num>
  <w:num w:numId="2" w16cid:durableId="2035883565">
    <w:abstractNumId w:val="1"/>
  </w:num>
  <w:num w:numId="3" w16cid:durableId="1694499249">
    <w:abstractNumId w:val="33"/>
  </w:num>
  <w:num w:numId="4" w16cid:durableId="2090231073">
    <w:abstractNumId w:val="17"/>
  </w:num>
  <w:num w:numId="5" w16cid:durableId="1430617033">
    <w:abstractNumId w:val="13"/>
  </w:num>
  <w:num w:numId="6" w16cid:durableId="1616332493">
    <w:abstractNumId w:val="26"/>
  </w:num>
  <w:num w:numId="7" w16cid:durableId="1638299567">
    <w:abstractNumId w:val="15"/>
  </w:num>
  <w:num w:numId="8" w16cid:durableId="20136143">
    <w:abstractNumId w:val="15"/>
    <w:lvlOverride w:ilvl="0">
      <w:startOverride w:val="1"/>
    </w:lvlOverride>
  </w:num>
  <w:num w:numId="9" w16cid:durableId="1244755585">
    <w:abstractNumId w:val="15"/>
    <w:lvlOverride w:ilvl="0">
      <w:startOverride w:val="1"/>
    </w:lvlOverride>
  </w:num>
  <w:num w:numId="10" w16cid:durableId="1643659075">
    <w:abstractNumId w:val="7"/>
  </w:num>
  <w:num w:numId="11" w16cid:durableId="1862157343">
    <w:abstractNumId w:val="35"/>
  </w:num>
  <w:num w:numId="12" w16cid:durableId="780491728">
    <w:abstractNumId w:val="20"/>
  </w:num>
  <w:num w:numId="13" w16cid:durableId="2134442403">
    <w:abstractNumId w:val="22"/>
  </w:num>
  <w:num w:numId="14" w16cid:durableId="638800464">
    <w:abstractNumId w:val="6"/>
  </w:num>
  <w:num w:numId="15" w16cid:durableId="10694252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8121804">
    <w:abstractNumId w:val="10"/>
  </w:num>
  <w:num w:numId="17" w16cid:durableId="16532209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5503997">
    <w:abstractNumId w:val="11"/>
  </w:num>
  <w:num w:numId="19" w16cid:durableId="1727989183">
    <w:abstractNumId w:val="23"/>
  </w:num>
  <w:num w:numId="20" w16cid:durableId="1353528937">
    <w:abstractNumId w:val="14"/>
  </w:num>
  <w:num w:numId="21" w16cid:durableId="854265301">
    <w:abstractNumId w:val="12"/>
  </w:num>
  <w:num w:numId="22" w16cid:durableId="418404739">
    <w:abstractNumId w:val="29"/>
  </w:num>
  <w:num w:numId="23" w16cid:durableId="463502983">
    <w:abstractNumId w:val="16"/>
  </w:num>
  <w:num w:numId="24" w16cid:durableId="1030643108">
    <w:abstractNumId w:val="37"/>
  </w:num>
  <w:num w:numId="25" w16cid:durableId="577444658">
    <w:abstractNumId w:val="36"/>
  </w:num>
  <w:num w:numId="26" w16cid:durableId="320503175">
    <w:abstractNumId w:val="19"/>
  </w:num>
  <w:num w:numId="27" w16cid:durableId="1730378826">
    <w:abstractNumId w:val="25"/>
  </w:num>
  <w:num w:numId="28" w16cid:durableId="57554240">
    <w:abstractNumId w:val="24"/>
  </w:num>
  <w:num w:numId="29" w16cid:durableId="256791749">
    <w:abstractNumId w:val="3"/>
  </w:num>
  <w:num w:numId="30" w16cid:durableId="1303118667">
    <w:abstractNumId w:val="0"/>
  </w:num>
  <w:num w:numId="31" w16cid:durableId="5063730">
    <w:abstractNumId w:val="38"/>
  </w:num>
  <w:num w:numId="32" w16cid:durableId="1667242952">
    <w:abstractNumId w:val="5"/>
  </w:num>
  <w:num w:numId="33" w16cid:durableId="1140418574">
    <w:abstractNumId w:val="31"/>
  </w:num>
  <w:num w:numId="34" w16cid:durableId="459111723">
    <w:abstractNumId w:val="9"/>
  </w:num>
  <w:num w:numId="35" w16cid:durableId="420025319">
    <w:abstractNumId w:val="8"/>
  </w:num>
  <w:num w:numId="36" w16cid:durableId="1272975317">
    <w:abstractNumId w:val="34"/>
  </w:num>
  <w:num w:numId="37" w16cid:durableId="1689596144">
    <w:abstractNumId w:val="30"/>
  </w:num>
  <w:num w:numId="38" w16cid:durableId="636691910">
    <w:abstractNumId w:val="10"/>
    <w:lvlOverride w:ilvl="0">
      <w:startOverride w:val="1"/>
    </w:lvlOverride>
    <w:lvlOverride w:ilvl="1">
      <w:startOverride w:val="5"/>
    </w:lvlOverride>
  </w:num>
  <w:num w:numId="39" w16cid:durableId="538208383">
    <w:abstractNumId w:val="18"/>
  </w:num>
  <w:num w:numId="40" w16cid:durableId="2013601412">
    <w:abstractNumId w:val="39"/>
  </w:num>
  <w:num w:numId="41" w16cid:durableId="1047148087">
    <w:abstractNumId w:val="4"/>
  </w:num>
  <w:num w:numId="42" w16cid:durableId="1817994066">
    <w:abstractNumId w:val="32"/>
  </w:num>
  <w:num w:numId="43" w16cid:durableId="1127964301">
    <w:abstractNumId w:val="21"/>
  </w:num>
  <w:num w:numId="44" w16cid:durableId="1193492538">
    <w:abstractNumId w:val="2"/>
  </w:num>
  <w:num w:numId="45" w16cid:durableId="111417861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132C2"/>
    <w:rsid w:val="000209B3"/>
    <w:rsid w:val="00020C99"/>
    <w:rsid w:val="000231AF"/>
    <w:rsid w:val="000235E2"/>
    <w:rsid w:val="00023E9C"/>
    <w:rsid w:val="00024E08"/>
    <w:rsid w:val="000265A2"/>
    <w:rsid w:val="000336CB"/>
    <w:rsid w:val="00047983"/>
    <w:rsid w:val="00053356"/>
    <w:rsid w:val="00062AE7"/>
    <w:rsid w:val="00084FBA"/>
    <w:rsid w:val="00086BFA"/>
    <w:rsid w:val="000900DB"/>
    <w:rsid w:val="00090C53"/>
    <w:rsid w:val="00094F93"/>
    <w:rsid w:val="00095B93"/>
    <w:rsid w:val="000A00EF"/>
    <w:rsid w:val="000B014D"/>
    <w:rsid w:val="000B241F"/>
    <w:rsid w:val="000B4365"/>
    <w:rsid w:val="000B5837"/>
    <w:rsid w:val="000C3A9E"/>
    <w:rsid w:val="000C6AFA"/>
    <w:rsid w:val="000D1688"/>
    <w:rsid w:val="000D2A60"/>
    <w:rsid w:val="000D460E"/>
    <w:rsid w:val="000E0016"/>
    <w:rsid w:val="000E256D"/>
    <w:rsid w:val="000F3F22"/>
    <w:rsid w:val="000F5D36"/>
    <w:rsid w:val="000F7317"/>
    <w:rsid w:val="001011CE"/>
    <w:rsid w:val="0010210A"/>
    <w:rsid w:val="001030DD"/>
    <w:rsid w:val="00107E6E"/>
    <w:rsid w:val="001136B3"/>
    <w:rsid w:val="001154AF"/>
    <w:rsid w:val="00121251"/>
    <w:rsid w:val="001235F7"/>
    <w:rsid w:val="0012375D"/>
    <w:rsid w:val="001247E2"/>
    <w:rsid w:val="00127143"/>
    <w:rsid w:val="001360C7"/>
    <w:rsid w:val="0013658C"/>
    <w:rsid w:val="001365D7"/>
    <w:rsid w:val="00136E7C"/>
    <w:rsid w:val="00137163"/>
    <w:rsid w:val="001475A2"/>
    <w:rsid w:val="001514D7"/>
    <w:rsid w:val="00154EA9"/>
    <w:rsid w:val="00155EA7"/>
    <w:rsid w:val="001619B5"/>
    <w:rsid w:val="001622E9"/>
    <w:rsid w:val="00165DE9"/>
    <w:rsid w:val="00166C2B"/>
    <w:rsid w:val="00177396"/>
    <w:rsid w:val="00180CAF"/>
    <w:rsid w:val="001834C7"/>
    <w:rsid w:val="00184A01"/>
    <w:rsid w:val="00192178"/>
    <w:rsid w:val="001932B8"/>
    <w:rsid w:val="00194B34"/>
    <w:rsid w:val="001A5093"/>
    <w:rsid w:val="001A7CDE"/>
    <w:rsid w:val="001B6176"/>
    <w:rsid w:val="001D3A4A"/>
    <w:rsid w:val="001F2787"/>
    <w:rsid w:val="001F2F95"/>
    <w:rsid w:val="00200480"/>
    <w:rsid w:val="002019CB"/>
    <w:rsid w:val="00211EF7"/>
    <w:rsid w:val="00212AB0"/>
    <w:rsid w:val="00213AEE"/>
    <w:rsid w:val="00223207"/>
    <w:rsid w:val="002329D0"/>
    <w:rsid w:val="002409EE"/>
    <w:rsid w:val="00247A12"/>
    <w:rsid w:val="00252617"/>
    <w:rsid w:val="002553FE"/>
    <w:rsid w:val="002559C1"/>
    <w:rsid w:val="002560EB"/>
    <w:rsid w:val="00270155"/>
    <w:rsid w:val="00273385"/>
    <w:rsid w:val="00274EB0"/>
    <w:rsid w:val="00276679"/>
    <w:rsid w:val="00281737"/>
    <w:rsid w:val="00284B37"/>
    <w:rsid w:val="00285CFC"/>
    <w:rsid w:val="00286977"/>
    <w:rsid w:val="00287856"/>
    <w:rsid w:val="0029272D"/>
    <w:rsid w:val="0029277C"/>
    <w:rsid w:val="002A000E"/>
    <w:rsid w:val="002A2EA4"/>
    <w:rsid w:val="002B1408"/>
    <w:rsid w:val="002C1A76"/>
    <w:rsid w:val="002C2B77"/>
    <w:rsid w:val="002D5344"/>
    <w:rsid w:val="002D7B95"/>
    <w:rsid w:val="002E5C90"/>
    <w:rsid w:val="002E7840"/>
    <w:rsid w:val="002F0F3D"/>
    <w:rsid w:val="002F15B7"/>
    <w:rsid w:val="0030722F"/>
    <w:rsid w:val="003072AA"/>
    <w:rsid w:val="00310F3F"/>
    <w:rsid w:val="00312D3C"/>
    <w:rsid w:val="0033216E"/>
    <w:rsid w:val="003343D4"/>
    <w:rsid w:val="0033605B"/>
    <w:rsid w:val="003360E6"/>
    <w:rsid w:val="003443C0"/>
    <w:rsid w:val="00364242"/>
    <w:rsid w:val="0036593C"/>
    <w:rsid w:val="00367C18"/>
    <w:rsid w:val="00375203"/>
    <w:rsid w:val="003912D1"/>
    <w:rsid w:val="003969F8"/>
    <w:rsid w:val="003A164A"/>
    <w:rsid w:val="003B3080"/>
    <w:rsid w:val="003C1B9B"/>
    <w:rsid w:val="003C23C4"/>
    <w:rsid w:val="003D0FA4"/>
    <w:rsid w:val="003E5A47"/>
    <w:rsid w:val="003E71BC"/>
    <w:rsid w:val="00405611"/>
    <w:rsid w:val="004104D2"/>
    <w:rsid w:val="00417D72"/>
    <w:rsid w:val="00423D84"/>
    <w:rsid w:val="0042634B"/>
    <w:rsid w:val="004312AC"/>
    <w:rsid w:val="004352F0"/>
    <w:rsid w:val="004359F6"/>
    <w:rsid w:val="00435A23"/>
    <w:rsid w:val="00437C29"/>
    <w:rsid w:val="00450CC0"/>
    <w:rsid w:val="00453C45"/>
    <w:rsid w:val="0045477A"/>
    <w:rsid w:val="004548D5"/>
    <w:rsid w:val="00460E88"/>
    <w:rsid w:val="00482421"/>
    <w:rsid w:val="00484E52"/>
    <w:rsid w:val="00490619"/>
    <w:rsid w:val="00494E36"/>
    <w:rsid w:val="00495C8F"/>
    <w:rsid w:val="004977B3"/>
    <w:rsid w:val="004A0C46"/>
    <w:rsid w:val="004A12C4"/>
    <w:rsid w:val="004B610E"/>
    <w:rsid w:val="004B6D46"/>
    <w:rsid w:val="004B71B2"/>
    <w:rsid w:val="004D5218"/>
    <w:rsid w:val="004E1105"/>
    <w:rsid w:val="004E4CCD"/>
    <w:rsid w:val="004F5F09"/>
    <w:rsid w:val="004F7431"/>
    <w:rsid w:val="00501439"/>
    <w:rsid w:val="00501DF4"/>
    <w:rsid w:val="0050248C"/>
    <w:rsid w:val="005046A7"/>
    <w:rsid w:val="00506A91"/>
    <w:rsid w:val="00515400"/>
    <w:rsid w:val="005227AA"/>
    <w:rsid w:val="0052527A"/>
    <w:rsid w:val="0053042E"/>
    <w:rsid w:val="0053258A"/>
    <w:rsid w:val="00532769"/>
    <w:rsid w:val="00533B47"/>
    <w:rsid w:val="00535661"/>
    <w:rsid w:val="0053D77B"/>
    <w:rsid w:val="00542F59"/>
    <w:rsid w:val="00544DA5"/>
    <w:rsid w:val="00554B27"/>
    <w:rsid w:val="00564512"/>
    <w:rsid w:val="00565ABC"/>
    <w:rsid w:val="00567FCF"/>
    <w:rsid w:val="00573238"/>
    <w:rsid w:val="00574620"/>
    <w:rsid w:val="00575886"/>
    <w:rsid w:val="00575AFC"/>
    <w:rsid w:val="00581DF5"/>
    <w:rsid w:val="00582C2E"/>
    <w:rsid w:val="00591377"/>
    <w:rsid w:val="0059182D"/>
    <w:rsid w:val="00593364"/>
    <w:rsid w:val="00596EB1"/>
    <w:rsid w:val="005A1579"/>
    <w:rsid w:val="005B3682"/>
    <w:rsid w:val="005B6AFC"/>
    <w:rsid w:val="005C18FD"/>
    <w:rsid w:val="005C63D2"/>
    <w:rsid w:val="005C738D"/>
    <w:rsid w:val="005D2D4D"/>
    <w:rsid w:val="005D58F1"/>
    <w:rsid w:val="005E48E3"/>
    <w:rsid w:val="005E5B06"/>
    <w:rsid w:val="005E6892"/>
    <w:rsid w:val="00603134"/>
    <w:rsid w:val="00607A42"/>
    <w:rsid w:val="0061425B"/>
    <w:rsid w:val="00616900"/>
    <w:rsid w:val="00621555"/>
    <w:rsid w:val="00621AB0"/>
    <w:rsid w:val="0062378D"/>
    <w:rsid w:val="00626372"/>
    <w:rsid w:val="006334D0"/>
    <w:rsid w:val="00633CEF"/>
    <w:rsid w:val="00634C90"/>
    <w:rsid w:val="00642C10"/>
    <w:rsid w:val="00647F29"/>
    <w:rsid w:val="006510B4"/>
    <w:rsid w:val="006673EB"/>
    <w:rsid w:val="00670C56"/>
    <w:rsid w:val="00671DB6"/>
    <w:rsid w:val="00673125"/>
    <w:rsid w:val="00673365"/>
    <w:rsid w:val="00682943"/>
    <w:rsid w:val="00685C92"/>
    <w:rsid w:val="006904B5"/>
    <w:rsid w:val="006A24AF"/>
    <w:rsid w:val="006A71AF"/>
    <w:rsid w:val="006B7DB6"/>
    <w:rsid w:val="006C110F"/>
    <w:rsid w:val="006D1292"/>
    <w:rsid w:val="006D23CB"/>
    <w:rsid w:val="006D25D0"/>
    <w:rsid w:val="006D4EA3"/>
    <w:rsid w:val="006E39CA"/>
    <w:rsid w:val="006F5113"/>
    <w:rsid w:val="007049CB"/>
    <w:rsid w:val="00706A4E"/>
    <w:rsid w:val="00712291"/>
    <w:rsid w:val="007141FA"/>
    <w:rsid w:val="007151C4"/>
    <w:rsid w:val="007159C1"/>
    <w:rsid w:val="00720B2E"/>
    <w:rsid w:val="00731199"/>
    <w:rsid w:val="00745873"/>
    <w:rsid w:val="00746E66"/>
    <w:rsid w:val="007564A3"/>
    <w:rsid w:val="00760C81"/>
    <w:rsid w:val="00761518"/>
    <w:rsid w:val="007651F5"/>
    <w:rsid w:val="007811FE"/>
    <w:rsid w:val="00785852"/>
    <w:rsid w:val="007907A1"/>
    <w:rsid w:val="0079770F"/>
    <w:rsid w:val="007A2674"/>
    <w:rsid w:val="007A778A"/>
    <w:rsid w:val="007B2912"/>
    <w:rsid w:val="007B2ACF"/>
    <w:rsid w:val="007B4231"/>
    <w:rsid w:val="007D3698"/>
    <w:rsid w:val="007D3D75"/>
    <w:rsid w:val="007D6C9E"/>
    <w:rsid w:val="007F141C"/>
    <w:rsid w:val="00803F30"/>
    <w:rsid w:val="00806A05"/>
    <w:rsid w:val="00807FC3"/>
    <w:rsid w:val="008205C6"/>
    <w:rsid w:val="008216FA"/>
    <w:rsid w:val="00830F37"/>
    <w:rsid w:val="00831748"/>
    <w:rsid w:val="00832B25"/>
    <w:rsid w:val="00840DBB"/>
    <w:rsid w:val="0084231A"/>
    <w:rsid w:val="00856EA3"/>
    <w:rsid w:val="00857443"/>
    <w:rsid w:val="00865C93"/>
    <w:rsid w:val="00871599"/>
    <w:rsid w:val="008754D5"/>
    <w:rsid w:val="0088303D"/>
    <w:rsid w:val="00885625"/>
    <w:rsid w:val="00893F7D"/>
    <w:rsid w:val="008A07D7"/>
    <w:rsid w:val="008B1844"/>
    <w:rsid w:val="008B1A81"/>
    <w:rsid w:val="008B4442"/>
    <w:rsid w:val="008C289A"/>
    <w:rsid w:val="008C311F"/>
    <w:rsid w:val="008C4AA4"/>
    <w:rsid w:val="008E1004"/>
    <w:rsid w:val="008E3F0B"/>
    <w:rsid w:val="008E687C"/>
    <w:rsid w:val="008E7B2B"/>
    <w:rsid w:val="008F1FFA"/>
    <w:rsid w:val="00900C5A"/>
    <w:rsid w:val="00902299"/>
    <w:rsid w:val="009145A4"/>
    <w:rsid w:val="009146CE"/>
    <w:rsid w:val="0091561A"/>
    <w:rsid w:val="0092240A"/>
    <w:rsid w:val="00936BF9"/>
    <w:rsid w:val="00937B18"/>
    <w:rsid w:val="0094033E"/>
    <w:rsid w:val="009536F3"/>
    <w:rsid w:val="009573CF"/>
    <w:rsid w:val="00961647"/>
    <w:rsid w:val="00961F1B"/>
    <w:rsid w:val="00963F83"/>
    <w:rsid w:val="0096592C"/>
    <w:rsid w:val="009668F0"/>
    <w:rsid w:val="00987D4F"/>
    <w:rsid w:val="0099228A"/>
    <w:rsid w:val="00995D9B"/>
    <w:rsid w:val="00997681"/>
    <w:rsid w:val="00997A8C"/>
    <w:rsid w:val="009A06DF"/>
    <w:rsid w:val="009A296B"/>
    <w:rsid w:val="009C3A4B"/>
    <w:rsid w:val="009C5B8B"/>
    <w:rsid w:val="009D3BF1"/>
    <w:rsid w:val="009D6E5B"/>
    <w:rsid w:val="00A01B9C"/>
    <w:rsid w:val="00A020DC"/>
    <w:rsid w:val="00A042A6"/>
    <w:rsid w:val="00A066D3"/>
    <w:rsid w:val="00A073B4"/>
    <w:rsid w:val="00A07474"/>
    <w:rsid w:val="00A105E2"/>
    <w:rsid w:val="00A15ACE"/>
    <w:rsid w:val="00A21804"/>
    <w:rsid w:val="00A23EEF"/>
    <w:rsid w:val="00A354A0"/>
    <w:rsid w:val="00A3552C"/>
    <w:rsid w:val="00A4240F"/>
    <w:rsid w:val="00A51DAB"/>
    <w:rsid w:val="00A53A1E"/>
    <w:rsid w:val="00A560BA"/>
    <w:rsid w:val="00A57704"/>
    <w:rsid w:val="00A71C81"/>
    <w:rsid w:val="00A74757"/>
    <w:rsid w:val="00A74C9E"/>
    <w:rsid w:val="00A76CAE"/>
    <w:rsid w:val="00A7706D"/>
    <w:rsid w:val="00AA098A"/>
    <w:rsid w:val="00AA19D0"/>
    <w:rsid w:val="00AB0709"/>
    <w:rsid w:val="00AC32EB"/>
    <w:rsid w:val="00AC608B"/>
    <w:rsid w:val="00AE7B02"/>
    <w:rsid w:val="00AE7FF2"/>
    <w:rsid w:val="00AF2789"/>
    <w:rsid w:val="00B05545"/>
    <w:rsid w:val="00B12A7A"/>
    <w:rsid w:val="00B14E15"/>
    <w:rsid w:val="00B20428"/>
    <w:rsid w:val="00B20969"/>
    <w:rsid w:val="00B2758C"/>
    <w:rsid w:val="00B30998"/>
    <w:rsid w:val="00B318BB"/>
    <w:rsid w:val="00B31D3E"/>
    <w:rsid w:val="00B322D4"/>
    <w:rsid w:val="00B351DF"/>
    <w:rsid w:val="00B356DC"/>
    <w:rsid w:val="00B36EF8"/>
    <w:rsid w:val="00B42F29"/>
    <w:rsid w:val="00B52350"/>
    <w:rsid w:val="00B5366A"/>
    <w:rsid w:val="00B61402"/>
    <w:rsid w:val="00B645C8"/>
    <w:rsid w:val="00B67D00"/>
    <w:rsid w:val="00B728B8"/>
    <w:rsid w:val="00B73CD7"/>
    <w:rsid w:val="00B83FB7"/>
    <w:rsid w:val="00B86E11"/>
    <w:rsid w:val="00B87EC2"/>
    <w:rsid w:val="00BA1966"/>
    <w:rsid w:val="00BA5C60"/>
    <w:rsid w:val="00BA6B30"/>
    <w:rsid w:val="00BB030D"/>
    <w:rsid w:val="00BB2A1B"/>
    <w:rsid w:val="00BB3642"/>
    <w:rsid w:val="00BB4924"/>
    <w:rsid w:val="00BC6D30"/>
    <w:rsid w:val="00BC78AF"/>
    <w:rsid w:val="00BD0038"/>
    <w:rsid w:val="00BD05F3"/>
    <w:rsid w:val="00BD5DA4"/>
    <w:rsid w:val="00BD6EE7"/>
    <w:rsid w:val="00BD78DB"/>
    <w:rsid w:val="00BE011E"/>
    <w:rsid w:val="00BE0648"/>
    <w:rsid w:val="00BF254F"/>
    <w:rsid w:val="00BF3E8F"/>
    <w:rsid w:val="00BF5467"/>
    <w:rsid w:val="00BF5C3C"/>
    <w:rsid w:val="00C01075"/>
    <w:rsid w:val="00C14611"/>
    <w:rsid w:val="00C3498E"/>
    <w:rsid w:val="00C42271"/>
    <w:rsid w:val="00C428E8"/>
    <w:rsid w:val="00C459E1"/>
    <w:rsid w:val="00C55708"/>
    <w:rsid w:val="00C565BB"/>
    <w:rsid w:val="00C610FE"/>
    <w:rsid w:val="00C649F9"/>
    <w:rsid w:val="00C67998"/>
    <w:rsid w:val="00C71E25"/>
    <w:rsid w:val="00C749AE"/>
    <w:rsid w:val="00C80904"/>
    <w:rsid w:val="00C823FD"/>
    <w:rsid w:val="00C8565F"/>
    <w:rsid w:val="00C91624"/>
    <w:rsid w:val="00C91E28"/>
    <w:rsid w:val="00C95CC3"/>
    <w:rsid w:val="00C9694E"/>
    <w:rsid w:val="00CA7A3C"/>
    <w:rsid w:val="00CB1127"/>
    <w:rsid w:val="00CB4E8A"/>
    <w:rsid w:val="00CD7E33"/>
    <w:rsid w:val="00CE29C7"/>
    <w:rsid w:val="00CF297C"/>
    <w:rsid w:val="00D00BB4"/>
    <w:rsid w:val="00D01FCA"/>
    <w:rsid w:val="00D02ED8"/>
    <w:rsid w:val="00D06A19"/>
    <w:rsid w:val="00D127A9"/>
    <w:rsid w:val="00D16669"/>
    <w:rsid w:val="00D215B8"/>
    <w:rsid w:val="00D23269"/>
    <w:rsid w:val="00D25A81"/>
    <w:rsid w:val="00D42DDF"/>
    <w:rsid w:val="00D4490B"/>
    <w:rsid w:val="00D44EAA"/>
    <w:rsid w:val="00D4557F"/>
    <w:rsid w:val="00D52031"/>
    <w:rsid w:val="00D53E17"/>
    <w:rsid w:val="00D54582"/>
    <w:rsid w:val="00D54952"/>
    <w:rsid w:val="00D64D50"/>
    <w:rsid w:val="00D71FC7"/>
    <w:rsid w:val="00D722B2"/>
    <w:rsid w:val="00D74A16"/>
    <w:rsid w:val="00D74AA6"/>
    <w:rsid w:val="00D7796C"/>
    <w:rsid w:val="00D80221"/>
    <w:rsid w:val="00D804A8"/>
    <w:rsid w:val="00D91361"/>
    <w:rsid w:val="00D9179B"/>
    <w:rsid w:val="00D982D7"/>
    <w:rsid w:val="00DA0DCA"/>
    <w:rsid w:val="00DA1E8F"/>
    <w:rsid w:val="00DA65B6"/>
    <w:rsid w:val="00DB463B"/>
    <w:rsid w:val="00DB4BA8"/>
    <w:rsid w:val="00DC0E1F"/>
    <w:rsid w:val="00DC2CB5"/>
    <w:rsid w:val="00DC3DC0"/>
    <w:rsid w:val="00DC53A9"/>
    <w:rsid w:val="00DD69B4"/>
    <w:rsid w:val="00DE4FDC"/>
    <w:rsid w:val="00DE74B5"/>
    <w:rsid w:val="00DF06A2"/>
    <w:rsid w:val="00DF3003"/>
    <w:rsid w:val="00DF3B12"/>
    <w:rsid w:val="00E0266C"/>
    <w:rsid w:val="00E2121D"/>
    <w:rsid w:val="00E30D53"/>
    <w:rsid w:val="00E47B5E"/>
    <w:rsid w:val="00E63022"/>
    <w:rsid w:val="00E63686"/>
    <w:rsid w:val="00E67D86"/>
    <w:rsid w:val="00E732AC"/>
    <w:rsid w:val="00E7783C"/>
    <w:rsid w:val="00E868EF"/>
    <w:rsid w:val="00E87E64"/>
    <w:rsid w:val="00E906B8"/>
    <w:rsid w:val="00E91707"/>
    <w:rsid w:val="00E92DC1"/>
    <w:rsid w:val="00EA3BA9"/>
    <w:rsid w:val="00EB1359"/>
    <w:rsid w:val="00ED320C"/>
    <w:rsid w:val="00EF0141"/>
    <w:rsid w:val="00F05B51"/>
    <w:rsid w:val="00F06274"/>
    <w:rsid w:val="00F11CC3"/>
    <w:rsid w:val="00F12788"/>
    <w:rsid w:val="00F13A19"/>
    <w:rsid w:val="00F13E6D"/>
    <w:rsid w:val="00F15DF0"/>
    <w:rsid w:val="00F164B6"/>
    <w:rsid w:val="00F1740C"/>
    <w:rsid w:val="00F210F1"/>
    <w:rsid w:val="00F245A0"/>
    <w:rsid w:val="00F3225D"/>
    <w:rsid w:val="00F37E0C"/>
    <w:rsid w:val="00F4335E"/>
    <w:rsid w:val="00F53AFB"/>
    <w:rsid w:val="00F5466C"/>
    <w:rsid w:val="00F54BCC"/>
    <w:rsid w:val="00F5569F"/>
    <w:rsid w:val="00F55AE4"/>
    <w:rsid w:val="00F55B43"/>
    <w:rsid w:val="00F64D91"/>
    <w:rsid w:val="00F661B1"/>
    <w:rsid w:val="00F71828"/>
    <w:rsid w:val="00F7271D"/>
    <w:rsid w:val="00F732A1"/>
    <w:rsid w:val="00F77E20"/>
    <w:rsid w:val="00F85350"/>
    <w:rsid w:val="00F861B7"/>
    <w:rsid w:val="00F96631"/>
    <w:rsid w:val="00F96FE8"/>
    <w:rsid w:val="00FA1015"/>
    <w:rsid w:val="00FB3318"/>
    <w:rsid w:val="00FB4070"/>
    <w:rsid w:val="00FC5D45"/>
    <w:rsid w:val="00FD0EE1"/>
    <w:rsid w:val="00FD51DA"/>
    <w:rsid w:val="00FD5C89"/>
    <w:rsid w:val="00FE1861"/>
    <w:rsid w:val="00FE2368"/>
    <w:rsid w:val="00FE6B67"/>
    <w:rsid w:val="00FF1CF0"/>
    <w:rsid w:val="00FF3968"/>
    <w:rsid w:val="027934B9"/>
    <w:rsid w:val="09C02C10"/>
    <w:rsid w:val="0B2AEFA0"/>
    <w:rsid w:val="0C4B36A6"/>
    <w:rsid w:val="0D418690"/>
    <w:rsid w:val="0F5CD8FE"/>
    <w:rsid w:val="0F62FC19"/>
    <w:rsid w:val="119A3124"/>
    <w:rsid w:val="11F3E58A"/>
    <w:rsid w:val="12291635"/>
    <w:rsid w:val="13CE336D"/>
    <w:rsid w:val="1400593D"/>
    <w:rsid w:val="145196FB"/>
    <w:rsid w:val="156ABBBF"/>
    <w:rsid w:val="170474DE"/>
    <w:rsid w:val="1999BF16"/>
    <w:rsid w:val="19E9407A"/>
    <w:rsid w:val="1C32A553"/>
    <w:rsid w:val="1CD15FD8"/>
    <w:rsid w:val="1EC121F6"/>
    <w:rsid w:val="1F0F86C3"/>
    <w:rsid w:val="218BA89E"/>
    <w:rsid w:val="22FA88F8"/>
    <w:rsid w:val="23435CB8"/>
    <w:rsid w:val="257EC847"/>
    <w:rsid w:val="28B66909"/>
    <w:rsid w:val="2BDB4095"/>
    <w:rsid w:val="2C3A662F"/>
    <w:rsid w:val="2C6EFA37"/>
    <w:rsid w:val="2D89DA2C"/>
    <w:rsid w:val="2F2B3CED"/>
    <w:rsid w:val="30108980"/>
    <w:rsid w:val="307FD6B6"/>
    <w:rsid w:val="30F9D8F7"/>
    <w:rsid w:val="310408D8"/>
    <w:rsid w:val="34315FBC"/>
    <w:rsid w:val="34B7944A"/>
    <w:rsid w:val="34ECB698"/>
    <w:rsid w:val="36F84619"/>
    <w:rsid w:val="3818FB72"/>
    <w:rsid w:val="3874FA8C"/>
    <w:rsid w:val="3898076D"/>
    <w:rsid w:val="39C0BA55"/>
    <w:rsid w:val="39E6F1F3"/>
    <w:rsid w:val="3B2F4712"/>
    <w:rsid w:val="3C1950AE"/>
    <w:rsid w:val="3D6B7890"/>
    <w:rsid w:val="3DF47F9D"/>
    <w:rsid w:val="3E36D08D"/>
    <w:rsid w:val="3FC19762"/>
    <w:rsid w:val="435C63CE"/>
    <w:rsid w:val="43DC0585"/>
    <w:rsid w:val="4408E942"/>
    <w:rsid w:val="442E5B29"/>
    <w:rsid w:val="455D6218"/>
    <w:rsid w:val="456BEB66"/>
    <w:rsid w:val="45CA2B8A"/>
    <w:rsid w:val="46CC600D"/>
    <w:rsid w:val="46F93279"/>
    <w:rsid w:val="4894CA3E"/>
    <w:rsid w:val="4A05367F"/>
    <w:rsid w:val="4A652EBC"/>
    <w:rsid w:val="4BCCA39C"/>
    <w:rsid w:val="4C33B62A"/>
    <w:rsid w:val="4C52FB73"/>
    <w:rsid w:val="4CB0140A"/>
    <w:rsid w:val="4E772E80"/>
    <w:rsid w:val="5039E4C5"/>
    <w:rsid w:val="5077FB9E"/>
    <w:rsid w:val="51B1963F"/>
    <w:rsid w:val="542ECE38"/>
    <w:rsid w:val="55FC5D0F"/>
    <w:rsid w:val="564C5854"/>
    <w:rsid w:val="57407190"/>
    <w:rsid w:val="57E9F0D9"/>
    <w:rsid w:val="591A26B8"/>
    <w:rsid w:val="5A4BF3E3"/>
    <w:rsid w:val="5AB5F719"/>
    <w:rsid w:val="60B0C682"/>
    <w:rsid w:val="60E12A00"/>
    <w:rsid w:val="611D4B17"/>
    <w:rsid w:val="62C108FE"/>
    <w:rsid w:val="63C49F52"/>
    <w:rsid w:val="649E7786"/>
    <w:rsid w:val="64F5C338"/>
    <w:rsid w:val="66D8FB3A"/>
    <w:rsid w:val="677B51C4"/>
    <w:rsid w:val="67947A21"/>
    <w:rsid w:val="67CA4EF3"/>
    <w:rsid w:val="67D8DF45"/>
    <w:rsid w:val="680014A3"/>
    <w:rsid w:val="6871B979"/>
    <w:rsid w:val="69304A82"/>
    <w:rsid w:val="6DBB4387"/>
    <w:rsid w:val="6E4E2C7C"/>
    <w:rsid w:val="6ECB24C1"/>
    <w:rsid w:val="7013140E"/>
    <w:rsid w:val="707FDD80"/>
    <w:rsid w:val="72E4F9D3"/>
    <w:rsid w:val="754DE899"/>
    <w:rsid w:val="759452C3"/>
    <w:rsid w:val="7744F159"/>
    <w:rsid w:val="7765C600"/>
    <w:rsid w:val="781E25F3"/>
    <w:rsid w:val="78853881"/>
    <w:rsid w:val="7A268415"/>
    <w:rsid w:val="7DB904C8"/>
    <w:rsid w:val="7E5CFC29"/>
    <w:rsid w:val="7E8D6777"/>
    <w:rsid w:val="7F389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59187"/>
  <w15:chartTrackingRefBased/>
  <w15:docId w15:val="{7D2EE5CD-4329-4515-927B-07FEE3508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6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CA7A3C"/>
    <w:pPr>
      <w:keepNext/>
      <w:keepLines/>
      <w:pageBreakBefore/>
      <w:numPr>
        <w:ilvl w:val="1"/>
        <w:numId w:val="16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6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7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CA7A3C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8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9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20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0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2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9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8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8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8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DBD44E610C54CE7A39DE8EEE075F3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45161D-AC77-488F-A857-D3492CB4FB19}"/>
      </w:docPartPr>
      <w:docPartBody>
        <w:p w:rsidR="005202D3" w:rsidRDefault="004359F6" w:rsidP="004359F6">
          <w:pPr>
            <w:pStyle w:val="7DBD44E610C54CE7A39DE8EEE075F390"/>
          </w:pPr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docPartBody>
    </w:docPart>
    <w:docPart>
      <w:docPartPr>
        <w:name w:val="D8CECB3A69BD49F4A4539D58FCB5E0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EEFDDC-B8EC-44DE-A7FA-9FC29BBE17BC}"/>
      </w:docPartPr>
      <w:docPartBody>
        <w:p w:rsidR="00184A01" w:rsidRDefault="00184A01" w:rsidP="00184A01">
          <w:pPr>
            <w:pStyle w:val="D8CECB3A69BD49F4A4539D58FCB5E0D4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9CF4A47A3F484372B7E817BC70912F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17DDC2-3E38-4C1B-8F49-120CAC77186A}"/>
      </w:docPartPr>
      <w:docPartBody>
        <w:p w:rsidR="00184A01" w:rsidRDefault="00184A01" w:rsidP="00184A01">
          <w:pPr>
            <w:pStyle w:val="9CF4A47A3F484372B7E817BC70912FEB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397780D0CD3648F7AE31C88266145D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E2FE6-5D79-423C-95E9-444CC72597C7}"/>
      </w:docPartPr>
      <w:docPartBody>
        <w:p w:rsidR="00184A01" w:rsidRDefault="00184A01" w:rsidP="00184A01">
          <w:pPr>
            <w:pStyle w:val="397780D0CD3648F7AE31C88266145DD4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9D8B5727C4FE45F89705E831773CC1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5BBDC1-8D84-4666-AC38-6B8107DBCACF}"/>
      </w:docPartPr>
      <w:docPartBody>
        <w:p w:rsidR="00184A01" w:rsidRDefault="00184A01" w:rsidP="00184A01">
          <w:pPr>
            <w:pStyle w:val="9D8B5727C4FE45F89705E831773CC163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E4D00D76296E4768B69BB3A4ADFF84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12479E-E3BE-4DD5-94E8-0B4DB9C6D07F}"/>
      </w:docPartPr>
      <w:docPartBody>
        <w:p w:rsidR="00184A01" w:rsidRDefault="00184A01" w:rsidP="00184A01">
          <w:pPr>
            <w:pStyle w:val="E4D00D76296E4768B69BB3A4ADFF8413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0FFD25AA57754177A7964A93C57096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9D5EE0-DF22-4277-81BF-5566599D3690}"/>
      </w:docPartPr>
      <w:docPartBody>
        <w:p w:rsidR="00184A01" w:rsidRDefault="00184A01" w:rsidP="00184A01">
          <w:pPr>
            <w:pStyle w:val="0FFD25AA57754177A7964A93C57096E1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39F89BDB25894869A913657567C3E3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F7122D-02BF-42BE-8591-416A6D8C7081}"/>
      </w:docPartPr>
      <w:docPartBody>
        <w:p w:rsidR="00184A01" w:rsidRDefault="00184A01" w:rsidP="00184A01">
          <w:pPr>
            <w:pStyle w:val="39F89BDB25894869A913657567C3E3D5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D070AA6422E144899BB23B03BA5B0DB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7D26DB-20E0-4541-BACA-FB07233B1DBF}"/>
      </w:docPartPr>
      <w:docPartBody>
        <w:p w:rsidR="00184A01" w:rsidRDefault="00184A01" w:rsidP="00184A01">
          <w:pPr>
            <w:pStyle w:val="D070AA6422E144899BB23B03BA5B0DB7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6E4F1841296C45B58D3B89DEDE9C27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B41540-F75B-42EB-9755-A9E0FAF14960}"/>
      </w:docPartPr>
      <w:docPartBody>
        <w:p w:rsidR="00184A01" w:rsidRDefault="00184A01" w:rsidP="00184A01">
          <w:pPr>
            <w:pStyle w:val="6E4F1841296C45B58D3B89DEDE9C2793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4A84FD00CEF74A7E988D2343BF0D72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A8AB28-23F6-4ECC-B85B-141DC67C2BA5}"/>
      </w:docPartPr>
      <w:docPartBody>
        <w:p w:rsidR="00184A01" w:rsidRDefault="00184A01" w:rsidP="00184A01">
          <w:pPr>
            <w:pStyle w:val="4A84FD00CEF74A7E988D2343BF0D72A7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52A305D318C84814A8102F14BF280D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9EC00B-62D2-4A48-AEA3-F06AF69E4278}"/>
      </w:docPartPr>
      <w:docPartBody>
        <w:p w:rsidR="00184A01" w:rsidRDefault="00184A01" w:rsidP="00184A01">
          <w:pPr>
            <w:pStyle w:val="52A305D318C84814A8102F14BF280D68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A21E0F3E33E2423193AD3233E43663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A76795-7FD1-4B41-839A-59063A059145}"/>
      </w:docPartPr>
      <w:docPartBody>
        <w:p w:rsidR="00184A01" w:rsidRDefault="00184A01" w:rsidP="00184A01">
          <w:pPr>
            <w:pStyle w:val="A21E0F3E33E2423193AD3233E43663A8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6FAD15186AEE4D47A3418C324DD653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39E5D1-C101-426F-B130-47439968E390}"/>
      </w:docPartPr>
      <w:docPartBody>
        <w:p w:rsidR="00CD4D70" w:rsidRDefault="00266C05" w:rsidP="00266C05">
          <w:pPr>
            <w:pStyle w:val="6FAD15186AEE4D47A3418C324DD65362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8685E67C6D704819AF86A6F5A9BF63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C51718-0ACE-46D0-B24B-4460ECB53AD2}"/>
      </w:docPartPr>
      <w:docPartBody>
        <w:p w:rsidR="00CD4D70" w:rsidRDefault="00266C05" w:rsidP="00266C05">
          <w:pPr>
            <w:pStyle w:val="8685E67C6D704819AF86A6F5A9BF63D2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F34B3D42E4634254A91BC417C11DCC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FAAA62-95DE-4C51-BB28-AAC5FF3BC3E3}"/>
      </w:docPartPr>
      <w:docPartBody>
        <w:p w:rsidR="00CD4D70" w:rsidRDefault="00266C05" w:rsidP="00266C05">
          <w:pPr>
            <w:pStyle w:val="F34B3D42E4634254A91BC417C11DCC7E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44B00C71CB1A426FBE17766C4C300E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527DBB-E4F8-4B25-B7F3-30B0DE8AC706}"/>
      </w:docPartPr>
      <w:docPartBody>
        <w:p w:rsidR="00CD4D70" w:rsidRDefault="00266C05" w:rsidP="00266C05">
          <w:pPr>
            <w:pStyle w:val="44B00C71CB1A426FBE17766C4C300E77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6C5E5C92D20D4253B9937229A2E819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FA0B5C-15A9-4D1E-B7A5-EC7770471938}"/>
      </w:docPartPr>
      <w:docPartBody>
        <w:p w:rsidR="00CD4D70" w:rsidRDefault="00266C05" w:rsidP="00266C05">
          <w:pPr>
            <w:pStyle w:val="6C5E5C92D20D4253B9937229A2E81964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E2EF5C562771458BB33BD57E3EBC99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B64185-656C-433A-A50A-726FC85AFCF8}"/>
      </w:docPartPr>
      <w:docPartBody>
        <w:p w:rsidR="00CD4D70" w:rsidRDefault="00266C05" w:rsidP="00266C05">
          <w:pPr>
            <w:pStyle w:val="E2EF5C562771458BB33BD57E3EBC9900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A16384737358492FACBBD7C4EA4D4E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4F12B5-BF54-4427-B4FE-86065200DFE3}"/>
      </w:docPartPr>
      <w:docPartBody>
        <w:p w:rsidR="00CD4D70" w:rsidRDefault="00266C05" w:rsidP="00266C05">
          <w:pPr>
            <w:pStyle w:val="A16384737358492FACBBD7C4EA4D4EBE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6F82C9CF806E404FA069F8D1699549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710495-46D0-4173-880E-6A764A88C932}"/>
      </w:docPartPr>
      <w:docPartBody>
        <w:p w:rsidR="00CD4D70" w:rsidRDefault="00266C05" w:rsidP="00266C05">
          <w:pPr>
            <w:pStyle w:val="6F82C9CF806E404FA069F8D169954967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6597C6E1475D4CB2A4EFC58E8BF14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C89337-1D5A-4D9B-A527-7EBB2CB0CB6C}"/>
      </w:docPartPr>
      <w:docPartBody>
        <w:p w:rsidR="00CD4D70" w:rsidRDefault="00266C05" w:rsidP="00266C05">
          <w:pPr>
            <w:pStyle w:val="6597C6E1475D4CB2A4EFC58E8BF14802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F26090B996A349E882875DE3774C99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001717-C7B2-4B08-A966-5352AC784232}"/>
      </w:docPartPr>
      <w:docPartBody>
        <w:p w:rsidR="00CD4D70" w:rsidRDefault="00266C05" w:rsidP="00266C05">
          <w:pPr>
            <w:pStyle w:val="F26090B996A349E882875DE3774C994F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853ED0B2D92C024F9BB593094CD7A4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A32DE9-08A8-324C-AFE9-060854328F4E}"/>
      </w:docPartPr>
      <w:docPartBody>
        <w:p w:rsidR="008A4F5F" w:rsidRDefault="00EA18CE" w:rsidP="00EA18CE">
          <w:pPr>
            <w:pStyle w:val="853ED0B2D92C024F9BB593094CD7A4BB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D80B1702641C4B068595EDBCAE575B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F7BB79-7707-4325-A73A-3A20859463F2}"/>
      </w:docPartPr>
      <w:docPartBody>
        <w:p w:rsidR="00083E83" w:rsidRDefault="00EB11DC" w:rsidP="00EB11DC">
          <w:pPr>
            <w:pStyle w:val="D80B1702641C4B068595EDBCAE575B51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26CEB00D8C4144899F329E7C0F6B39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0797AD-5BC4-4CE0-A191-FD05647953C4}"/>
      </w:docPartPr>
      <w:docPartBody>
        <w:p w:rsidR="00083E83" w:rsidRDefault="00EB11DC" w:rsidP="00EB11DC">
          <w:pPr>
            <w:pStyle w:val="26CEB00D8C4144899F329E7C0F6B3900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  <w:docPart>
      <w:docPartPr>
        <w:name w:val="1C1C4EF2B7C04FF2AA9EC4CCBB81D5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84336B-3B59-4278-B9BF-44D5FBD246DD}"/>
      </w:docPartPr>
      <w:docPartBody>
        <w:p w:rsidR="00083E83" w:rsidRDefault="00EB11DC" w:rsidP="00EB11DC">
          <w:pPr>
            <w:pStyle w:val="1C1C4EF2B7C04FF2AA9EC4CCBB81D5B4"/>
          </w:pPr>
          <w:r w:rsidRPr="00917330">
            <w:rPr>
              <w:rStyle w:val="Platzhaltertext"/>
              <w:highlight w:val="yellow"/>
            </w:rPr>
            <w:t>Text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265A2"/>
    <w:rsid w:val="00083E83"/>
    <w:rsid w:val="00086D55"/>
    <w:rsid w:val="000C3A9E"/>
    <w:rsid w:val="000D1030"/>
    <w:rsid w:val="000F5D36"/>
    <w:rsid w:val="000F7317"/>
    <w:rsid w:val="001011CE"/>
    <w:rsid w:val="00122251"/>
    <w:rsid w:val="00151449"/>
    <w:rsid w:val="00184A01"/>
    <w:rsid w:val="001A5093"/>
    <w:rsid w:val="00206B03"/>
    <w:rsid w:val="00225DAB"/>
    <w:rsid w:val="00266C05"/>
    <w:rsid w:val="00345953"/>
    <w:rsid w:val="00351180"/>
    <w:rsid w:val="004216F2"/>
    <w:rsid w:val="004359F6"/>
    <w:rsid w:val="00453C45"/>
    <w:rsid w:val="00464584"/>
    <w:rsid w:val="00495C22"/>
    <w:rsid w:val="004B0AEB"/>
    <w:rsid w:val="004B13C7"/>
    <w:rsid w:val="004E298B"/>
    <w:rsid w:val="004E4CCD"/>
    <w:rsid w:val="005046A7"/>
    <w:rsid w:val="005056E4"/>
    <w:rsid w:val="00506480"/>
    <w:rsid w:val="005202D3"/>
    <w:rsid w:val="00535661"/>
    <w:rsid w:val="005470E3"/>
    <w:rsid w:val="00571510"/>
    <w:rsid w:val="005B6AFC"/>
    <w:rsid w:val="005E48E3"/>
    <w:rsid w:val="0061425B"/>
    <w:rsid w:val="006342CB"/>
    <w:rsid w:val="006510B4"/>
    <w:rsid w:val="00670C56"/>
    <w:rsid w:val="006B7DB6"/>
    <w:rsid w:val="00724C85"/>
    <w:rsid w:val="00741B73"/>
    <w:rsid w:val="00745873"/>
    <w:rsid w:val="00761518"/>
    <w:rsid w:val="007811FE"/>
    <w:rsid w:val="007968E7"/>
    <w:rsid w:val="007E7D08"/>
    <w:rsid w:val="00807FC3"/>
    <w:rsid w:val="00831748"/>
    <w:rsid w:val="0085454E"/>
    <w:rsid w:val="00861371"/>
    <w:rsid w:val="008A4F5F"/>
    <w:rsid w:val="008B1A81"/>
    <w:rsid w:val="0094033E"/>
    <w:rsid w:val="009E58B6"/>
    <w:rsid w:val="00A042A6"/>
    <w:rsid w:val="00A24715"/>
    <w:rsid w:val="00A726D5"/>
    <w:rsid w:val="00B11F64"/>
    <w:rsid w:val="00B5366A"/>
    <w:rsid w:val="00BA399A"/>
    <w:rsid w:val="00BA60AF"/>
    <w:rsid w:val="00BC6D30"/>
    <w:rsid w:val="00BD78DB"/>
    <w:rsid w:val="00CD4D70"/>
    <w:rsid w:val="00D11B24"/>
    <w:rsid w:val="00D2110B"/>
    <w:rsid w:val="00D23C1D"/>
    <w:rsid w:val="00D53E17"/>
    <w:rsid w:val="00D54952"/>
    <w:rsid w:val="00DA04DA"/>
    <w:rsid w:val="00DC2774"/>
    <w:rsid w:val="00E35F26"/>
    <w:rsid w:val="00EA18CE"/>
    <w:rsid w:val="00EB11DC"/>
    <w:rsid w:val="00F67F96"/>
    <w:rsid w:val="00F73846"/>
    <w:rsid w:val="00F74255"/>
    <w:rsid w:val="00F8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B11DC"/>
    <w:rPr>
      <w:color w:val="808080"/>
    </w:rPr>
  </w:style>
  <w:style w:type="paragraph" w:customStyle="1" w:styleId="7DBD44E610C54CE7A39DE8EEE075F390">
    <w:name w:val="7DBD44E610C54CE7A39DE8EEE075F390"/>
    <w:rsid w:val="004359F6"/>
    <w:rPr>
      <w:kern w:val="2"/>
      <w14:ligatures w14:val="standardContextual"/>
    </w:rPr>
  </w:style>
  <w:style w:type="paragraph" w:customStyle="1" w:styleId="D8CECB3A69BD49F4A4539D58FCB5E0D4">
    <w:name w:val="D8CECB3A69BD49F4A4539D58FCB5E0D4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F4A47A3F484372B7E817BC70912FEB">
    <w:name w:val="9CF4A47A3F484372B7E817BC70912FEB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7780D0CD3648F7AE31C88266145DD4">
    <w:name w:val="397780D0CD3648F7AE31C88266145DD4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D8B5727C4FE45F89705E831773CC163">
    <w:name w:val="9D8B5727C4FE45F89705E831773CC163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D00D76296E4768B69BB3A4ADFF8413">
    <w:name w:val="E4D00D76296E4768B69BB3A4ADFF8413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FFD25AA57754177A7964A93C57096E1">
    <w:name w:val="0FFD25AA57754177A7964A93C57096E1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9F89BDB25894869A913657567C3E3D5">
    <w:name w:val="39F89BDB25894869A913657567C3E3D5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070AA6422E144899BB23B03BA5B0DB7">
    <w:name w:val="D070AA6422E144899BB23B03BA5B0DB7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E4F1841296C45B58D3B89DEDE9C2793">
    <w:name w:val="6E4F1841296C45B58D3B89DEDE9C2793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A84FD00CEF74A7E988D2343BF0D72A7">
    <w:name w:val="4A84FD00CEF74A7E988D2343BF0D72A7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2A305D318C84814A8102F14BF280D68">
    <w:name w:val="52A305D318C84814A8102F14BF280D68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1E0F3E33E2423193AD3233E43663A8">
    <w:name w:val="A21E0F3E33E2423193AD3233E43663A8"/>
    <w:rsid w:val="00184A0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AD15186AEE4D47A3418C324DD65362">
    <w:name w:val="6FAD15186AEE4D47A3418C324DD65362"/>
    <w:rsid w:val="00266C0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685E67C6D704819AF86A6F5A9BF63D2">
    <w:name w:val="8685E67C6D704819AF86A6F5A9BF63D2"/>
    <w:rsid w:val="00266C0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34B3D42E4634254A91BC417C11DCC7E">
    <w:name w:val="F34B3D42E4634254A91BC417C11DCC7E"/>
    <w:rsid w:val="00266C0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4B00C71CB1A426FBE17766C4C300E77">
    <w:name w:val="44B00C71CB1A426FBE17766C4C300E77"/>
    <w:rsid w:val="00266C0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5E5C92D20D4253B9937229A2E81964">
    <w:name w:val="6C5E5C92D20D4253B9937229A2E81964"/>
    <w:rsid w:val="00266C0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EF5C562771458BB33BD57E3EBC9900">
    <w:name w:val="E2EF5C562771458BB33BD57E3EBC9900"/>
    <w:rsid w:val="00266C0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6384737358492FACBBD7C4EA4D4EBE">
    <w:name w:val="A16384737358492FACBBD7C4EA4D4EBE"/>
    <w:rsid w:val="00266C0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82C9CF806E404FA069F8D169954967">
    <w:name w:val="6F82C9CF806E404FA069F8D169954967"/>
    <w:rsid w:val="00266C0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597C6E1475D4CB2A4EFC58E8BF14802">
    <w:name w:val="6597C6E1475D4CB2A4EFC58E8BF14802"/>
    <w:rsid w:val="00266C0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26090B996A349E882875DE3774C994F">
    <w:name w:val="F26090B996A349E882875DE3774C994F"/>
    <w:rsid w:val="00266C0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3ED0B2D92C024F9BB593094CD7A4BB">
    <w:name w:val="853ED0B2D92C024F9BB593094CD7A4BB"/>
    <w:rsid w:val="00EA18C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80B1702641C4B068595EDBCAE575B51">
    <w:name w:val="D80B1702641C4B068595EDBCAE575B51"/>
    <w:rsid w:val="00EB11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CEB00D8C4144899F329E7C0F6B3900">
    <w:name w:val="26CEB00D8C4144899F329E7C0F6B3900"/>
    <w:rsid w:val="00EB11D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1C4EF2B7C04FF2AA9EC4CCBB81D5B4">
    <w:name w:val="1C1C4EF2B7C04FF2AA9EC4CCBB81D5B4"/>
    <w:rsid w:val="00EB11D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2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B01EE3-CC80-4B1E-BF6F-CEEE47C2D0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5</Pages>
  <Words>715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Aylin Cosgun</cp:lastModifiedBy>
  <cp:revision>21</cp:revision>
  <cp:lastPrinted>2023-01-24T17:03:00Z</cp:lastPrinted>
  <dcterms:created xsi:type="dcterms:W3CDTF">2026-03-15T11:45:00Z</dcterms:created>
  <dcterms:modified xsi:type="dcterms:W3CDTF">2026-06-05T11:44:00Z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de</vt:lpwstr>
  </property>
</Properties>
</file>